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0E05DB" w:rsidP="000B1F27">
      <w:pPr>
        <w:pStyle w:val="Listnumbered"/>
        <w:numPr>
          <w:ilvl w:val="0"/>
          <w:numId w:val="0"/>
        </w:numPr>
        <w:sectPr w:rsidR="000B1F27" w:rsidRPr="00FE4F59" w:rsidSect="000A7DE1">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4591050</wp:posOffset>
                </wp:positionH>
                <wp:positionV relativeFrom="paragraph">
                  <wp:posOffset>1981200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450692" w:rsidRPr="00D51024" w:rsidRDefault="00450692"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1.5pt;margin-top:156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" filled="f" stroked="f">
                <v:textbox>
                  <w:txbxContent>
                    <w:p w:rsidR="00450692" w:rsidRPr="00D51024" w:rsidRDefault="00450692" w:rsidP="00CB2CEE">
                      <w:pPr>
                        <w:pStyle w:val="FigureCaptionTitle"/>
                      </w:pPr>
                      <w:r w:rsidRPr="00D51024">
                        <w:t>JBT01 tile drain monitoring station</w:t>
                      </w:r>
                    </w:p>
                  </w:txbxContent>
                </v:textbox>
                <w10:wrap anchorx="margin"/>
              </v:shape>
            </w:pict>
          </mc:Fallback>
        </mc:AlternateContent>
      </w:r>
      <w:bookmarkStart w:id="0" w:name="_GoBack"/>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0"/>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450692" w:rsidRPr="002E2776" w:rsidRDefault="00450692"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450692" w:rsidRDefault="00450692" w:rsidP="00B9488A">
                              <w:pPr>
                                <w:pStyle w:val="TitlePageInfoBoldCompanyNameProjNumber"/>
                              </w:pPr>
                              <w:r>
                                <w:t>15-309</w:t>
                              </w:r>
                            </w:p>
                            <w:p w:rsidR="00450692" w:rsidRDefault="00450692" w:rsidP="00B9488A">
                              <w:pPr>
                                <w:pStyle w:val="TitlePageInfoBoldCompanyNameProjNumber"/>
                              </w:pPr>
                            </w:p>
                            <w:p w:rsidR="00450692" w:rsidRPr="002E2776" w:rsidRDefault="00450692"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450692" w:rsidRPr="002E2776" w:rsidRDefault="00450692"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450692" w:rsidRPr="00B9488A" w:rsidRDefault="00450692"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450692" w:rsidRPr="000A7DE1" w:rsidRDefault="00450692" w:rsidP="00970C34">
                              <w:pPr>
                                <w:pStyle w:val="Titlepageinfo"/>
                                <w:rPr>
                                  <w:b/>
                                </w:rPr>
                              </w:pPr>
                              <w:r>
                                <w:rPr>
                                  <w:b/>
                                </w:rPr>
                                <w:t>Lake Champlain Basin Program</w:t>
                              </w:r>
                            </w:p>
                            <w:p w:rsidR="00450692" w:rsidRPr="008A22D0" w:rsidRDefault="00450692" w:rsidP="008A22D0">
                              <w:pPr>
                                <w:pStyle w:val="Titlepageinfo"/>
                              </w:pPr>
                              <w:r>
                                <w:t>54 West Shore Road</w:t>
                              </w:r>
                            </w:p>
                            <w:p w:rsidR="00450692" w:rsidRPr="008A22D0" w:rsidRDefault="00450692"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450692" w:rsidRPr="002E2776" w:rsidRDefault="00450692" w:rsidP="00104946">
                              <w:pPr>
                                <w:pStyle w:val="TitlePageInfoheaders"/>
                              </w:pPr>
                              <w:r w:rsidRPr="002E2776">
                                <w:t>SUBMITTED BY:</w:t>
                              </w:r>
                            </w:p>
                            <w:p w:rsidR="00450692" w:rsidRPr="00B9488A" w:rsidRDefault="00450692"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450692" w:rsidRPr="002E2776" w:rsidRDefault="00450692" w:rsidP="00104946">
                              <w:pPr>
                                <w:pStyle w:val="TitlePageInfoBoldCompanyNameProjNumber"/>
                              </w:pPr>
                              <w:r w:rsidRPr="002E2776">
                                <w:t>Stone Environmental, Inc.</w:t>
                              </w:r>
                            </w:p>
                            <w:p w:rsidR="00450692" w:rsidRPr="008A22D0" w:rsidRDefault="00450692" w:rsidP="008A22D0">
                              <w:pPr>
                                <w:pStyle w:val="Titlepageinfo"/>
                              </w:pPr>
                              <w:r>
                                <w:t>535 Stone Cu</w:t>
                              </w:r>
                              <w:r w:rsidRPr="008A22D0">
                                <w:t>tters Way</w:t>
                              </w:r>
                            </w:p>
                            <w:p w:rsidR="00450692" w:rsidRPr="008A22D0" w:rsidRDefault="00450692" w:rsidP="008A22D0">
                              <w:pPr>
                                <w:pStyle w:val="Titlepageinfo"/>
                              </w:pPr>
                              <w:r>
                                <w:t xml:space="preserve">Montpelier, </w:t>
                              </w:r>
                              <w:r w:rsidRPr="008A22D0">
                                <w:t>VT 05602</w:t>
                              </w:r>
                            </w:p>
                            <w:p w:rsidR="00450692" w:rsidRPr="008A22D0" w:rsidRDefault="00450692" w:rsidP="008A22D0">
                              <w:pPr>
                                <w:pStyle w:val="Titlepageinfo"/>
                              </w:pPr>
                              <w:hyperlink r:id="rId11" w:history="1">
                                <w:r w:rsidRPr="00A5372B">
                                  <w:rPr>
                                    <w:rStyle w:val="Hyperlink"/>
                                    <w:sz w:val="16"/>
                                  </w:rPr>
                                  <w:t>dbraun@stone-env.com</w:t>
                                </w:r>
                              </w:hyperlink>
                            </w:p>
                            <w:p w:rsidR="00450692" w:rsidRPr="008A22D0" w:rsidRDefault="00450692"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7"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">
                <v:shape id="_x0000_s1028"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450692" w:rsidRPr="002E2776" w:rsidRDefault="00450692"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450692" w:rsidRDefault="00450692" w:rsidP="00B9488A">
                        <w:pPr>
                          <w:pStyle w:val="TitlePageInfoBoldCompanyNameProjNumber"/>
                        </w:pPr>
                        <w:r>
                          <w:t>15-309</w:t>
                        </w:r>
                      </w:p>
                      <w:p w:rsidR="00450692" w:rsidRDefault="00450692" w:rsidP="00B9488A">
                        <w:pPr>
                          <w:pStyle w:val="TitlePageInfoBoldCompanyNameProjNumber"/>
                        </w:pPr>
                      </w:p>
                      <w:p w:rsidR="00450692" w:rsidRPr="002E2776" w:rsidRDefault="00450692" w:rsidP="00B9488A">
                        <w:pPr>
                          <w:pStyle w:val="TitlePageInfoBoldCompanyNameProjNumber"/>
                        </w:pPr>
                      </w:p>
                    </w:txbxContent>
                  </v:textbox>
                </v:shape>
                <v:shape id="_x0000_s1029"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450692" w:rsidRPr="002E2776" w:rsidRDefault="00450692"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450692" w:rsidRPr="00B9488A" w:rsidRDefault="00450692"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450692" w:rsidRPr="000A7DE1" w:rsidRDefault="00450692" w:rsidP="00970C34">
                        <w:pPr>
                          <w:pStyle w:val="Titlepageinfo"/>
                          <w:rPr>
                            <w:b/>
                          </w:rPr>
                        </w:pPr>
                        <w:r>
                          <w:rPr>
                            <w:b/>
                          </w:rPr>
                          <w:t>Lake Champlain Basin Program</w:t>
                        </w:r>
                      </w:p>
                      <w:p w:rsidR="00450692" w:rsidRPr="008A22D0" w:rsidRDefault="00450692" w:rsidP="008A22D0">
                        <w:pPr>
                          <w:pStyle w:val="Titlepageinfo"/>
                        </w:pPr>
                        <w:r>
                          <w:t>54 West Shore Road</w:t>
                        </w:r>
                      </w:p>
                      <w:p w:rsidR="00450692" w:rsidRPr="008A22D0" w:rsidRDefault="00450692" w:rsidP="008A22D0">
                        <w:pPr>
                          <w:pStyle w:val="Titlepageinfo"/>
                        </w:pPr>
                        <w:r>
                          <w:t xml:space="preserve">Grand Isle, VT  </w:t>
                        </w:r>
                        <w:r w:rsidRPr="00D75E25">
                          <w:t>05458</w:t>
                        </w:r>
                      </w:p>
                    </w:txbxContent>
                  </v:textbox>
                </v:shape>
                <v:shape id="_x0000_s1030"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450692" w:rsidRPr="002E2776" w:rsidRDefault="00450692" w:rsidP="00104946">
                        <w:pPr>
                          <w:pStyle w:val="TitlePageInfoheaders"/>
                        </w:pPr>
                        <w:r w:rsidRPr="002E2776">
                          <w:t>SUBMITTED BY:</w:t>
                        </w:r>
                      </w:p>
                      <w:p w:rsidR="00450692" w:rsidRPr="00B9488A" w:rsidRDefault="00450692"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450692" w:rsidRPr="002E2776" w:rsidRDefault="00450692" w:rsidP="00104946">
                        <w:pPr>
                          <w:pStyle w:val="TitlePageInfoBoldCompanyNameProjNumber"/>
                        </w:pPr>
                        <w:r w:rsidRPr="002E2776">
                          <w:t>Stone Environmental, Inc.</w:t>
                        </w:r>
                      </w:p>
                      <w:p w:rsidR="00450692" w:rsidRPr="008A22D0" w:rsidRDefault="00450692" w:rsidP="008A22D0">
                        <w:pPr>
                          <w:pStyle w:val="Titlepageinfo"/>
                        </w:pPr>
                        <w:r>
                          <w:t>535 Stone Cu</w:t>
                        </w:r>
                        <w:r w:rsidRPr="008A22D0">
                          <w:t>tters Way</w:t>
                        </w:r>
                      </w:p>
                      <w:p w:rsidR="00450692" w:rsidRPr="008A22D0" w:rsidRDefault="00450692" w:rsidP="008A22D0">
                        <w:pPr>
                          <w:pStyle w:val="Titlepageinfo"/>
                        </w:pPr>
                        <w:r>
                          <w:t xml:space="preserve">Montpelier, </w:t>
                        </w:r>
                        <w:r w:rsidRPr="008A22D0">
                          <w:t>VT 05602</w:t>
                        </w:r>
                      </w:p>
                      <w:p w:rsidR="00450692" w:rsidRPr="008A22D0" w:rsidRDefault="00450692" w:rsidP="008A22D0">
                        <w:pPr>
                          <w:pStyle w:val="Titlepageinfo"/>
                        </w:pPr>
                        <w:hyperlink r:id="rId12" w:history="1">
                          <w:r w:rsidRPr="00A5372B">
                            <w:rPr>
                              <w:rStyle w:val="Hyperlink"/>
                              <w:sz w:val="16"/>
                            </w:rPr>
                            <w:t>dbraun@stone-env.com</w:t>
                          </w:r>
                        </w:hyperlink>
                      </w:p>
                      <w:p w:rsidR="00450692" w:rsidRPr="008A22D0" w:rsidRDefault="00450692" w:rsidP="008A22D0">
                        <w:pPr>
                          <w:pStyle w:val="Titlepageinfo"/>
                        </w:pPr>
                        <w:r>
                          <w:t>802-272-8819</w:t>
                        </w:r>
                      </w:p>
                    </w:txbxContent>
                  </v:textbox>
                </v:shape>
              </v:group>
            </w:pict>
          </mc:Fallback>
        </mc:AlternateContent>
      </w:r>
      <w:r w:rsidR="003B7EFF">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column">
                  <wp:posOffset>0</wp:posOffset>
                </wp:positionH>
                <wp:positionV relativeFrom="paragraph">
                  <wp:posOffset>0</wp:posOffset>
                </wp:positionV>
                <wp:extent cx="3990975"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1524000"/>
                        </a:xfrm>
                        <a:prstGeom prst="rect">
                          <a:avLst/>
                        </a:prstGeom>
                        <a:noFill/>
                        <a:ln w="9525">
                          <a:noFill/>
                          <a:miter lim="800000"/>
                          <a:headEnd/>
                          <a:tailEnd/>
                        </a:ln>
                      </wps:spPr>
                      <wps:txbx>
                        <w:txbxContent>
                          <w:p w:rsidR="00450692" w:rsidRPr="004109F4" w:rsidRDefault="00450692" w:rsidP="007346C7">
                            <w:pPr>
                              <w:pStyle w:val="TitleCoverPage"/>
                              <w:rPr>
                                <w:sz w:val="34"/>
                                <w:szCs w:val="34"/>
                              </w:rPr>
                            </w:pPr>
                            <w:r w:rsidRPr="004109F4">
                              <w:rPr>
                                <w:sz w:val="34"/>
                                <w:szCs w:val="34"/>
                              </w:rPr>
                              <w:t>Assessment of Tile Drainage Systems in the Jewett Brook Watershed:</w:t>
                            </w:r>
                          </w:p>
                          <w:p w:rsidR="00450692" w:rsidRPr="004109F4" w:rsidRDefault="00666DA4" w:rsidP="007346C7">
                            <w:pPr>
                              <w:pStyle w:val="TitleCoverPage"/>
                              <w:rPr>
                                <w:sz w:val="34"/>
                                <w:szCs w:val="34"/>
                              </w:rPr>
                            </w:pPr>
                            <w:r>
                              <w:rPr>
                                <w:sz w:val="34"/>
                                <w:szCs w:val="34"/>
                              </w:rPr>
                              <w:t>July</w:t>
                            </w:r>
                            <w:r w:rsidR="00450692" w:rsidRPr="004109F4">
                              <w:rPr>
                                <w:sz w:val="34"/>
                                <w:szCs w:val="34"/>
                              </w:rPr>
                              <w:t xml:space="preserve"> 2017 Monitoring Summary</w:t>
                            </w:r>
                          </w:p>
                        </w:txbxContent>
                      </wps:txbx>
                      <wps:bodyPr rot="0" vert="horz" wrap="square" lIns="274320" tIns="45720" rIns="91440" bIns="45720" anchor="ctr" anchorCtr="0">
                        <a:noAutofit/>
                      </wps:bodyPr>
                    </wps:wsp>
                  </a:graphicData>
                </a:graphic>
              </wp:anchor>
            </w:drawing>
          </mc:Choice>
          <mc:Fallback>
            <w:pict>
              <v:shape w14:anchorId="69D4C892" id="_x0000_s1031" type="#_x0000_t202" style="position:absolute;margin-left:0;margin-top:0;width:314.25pt;height:120pt;z-index:251654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" filled="f" stroked="f">
                <v:textbox inset="21.6pt">
                  <w:txbxContent>
                    <w:p w:rsidR="00450692" w:rsidRPr="004109F4" w:rsidRDefault="00450692" w:rsidP="007346C7">
                      <w:pPr>
                        <w:pStyle w:val="TitleCoverPage"/>
                        <w:rPr>
                          <w:sz w:val="34"/>
                          <w:szCs w:val="34"/>
                        </w:rPr>
                      </w:pPr>
                      <w:r w:rsidRPr="004109F4">
                        <w:rPr>
                          <w:sz w:val="34"/>
                          <w:szCs w:val="34"/>
                        </w:rPr>
                        <w:t>Assessment of Tile Drainage Systems in the Jewett Brook Watershed:</w:t>
                      </w:r>
                    </w:p>
                    <w:p w:rsidR="00450692" w:rsidRPr="004109F4" w:rsidRDefault="00666DA4" w:rsidP="007346C7">
                      <w:pPr>
                        <w:pStyle w:val="TitleCoverPage"/>
                        <w:rPr>
                          <w:sz w:val="34"/>
                          <w:szCs w:val="34"/>
                        </w:rPr>
                      </w:pPr>
                      <w:r>
                        <w:rPr>
                          <w:sz w:val="34"/>
                          <w:szCs w:val="34"/>
                        </w:rPr>
                        <w:t>July</w:t>
                      </w:r>
                      <w:r w:rsidR="00450692" w:rsidRPr="004109F4">
                        <w:rPr>
                          <w:sz w:val="34"/>
                          <w:szCs w:val="34"/>
                        </w:rPr>
                        <w:t xml:space="preserve"> 2017 Monitoring Summary</w:t>
                      </w:r>
                    </w:p>
                  </w:txbxContent>
                </v:textbox>
              </v:shape>
            </w:pict>
          </mc:Fallback>
        </mc:AlternateContent>
      </w:r>
    </w:p>
    <w:p w:rsidR="00E50E0E" w:rsidRPr="00FD450B" w:rsidRDefault="004735C9" w:rsidP="009476BE">
      <w:pPr>
        <w:pStyle w:val="TitlePage2SHORT"/>
      </w:pPr>
      <w:bookmarkStart w:id="1" w:name="_Toc480067098"/>
      <w:r>
        <w:lastRenderedPageBreak/>
        <w:t>Ju</w:t>
      </w:r>
      <w:r w:rsidR="00450692">
        <w:t>ly</w:t>
      </w:r>
      <w:r w:rsidR="00B22CD2">
        <w:t xml:space="preserve"> 2017 Monitoring Summary</w:t>
      </w:r>
      <w:bookmarkEnd w:id="1"/>
    </w:p>
    <w:p w:rsidR="007041CD" w:rsidRDefault="00444BA1" w:rsidP="007041CD">
      <w:r>
        <w:t>The purpose of this report is</w:t>
      </w:r>
      <w:r w:rsidR="007041CD">
        <w:t xml:space="preserve"> to document monitoring </w:t>
      </w:r>
      <w:r w:rsidR="0035502C">
        <w:t>activities</w:t>
      </w:r>
      <w:r w:rsidR="00B22CD2">
        <w:t xml:space="preserve"> </w:t>
      </w:r>
      <w:r>
        <w:t xml:space="preserve">performed last month, in </w:t>
      </w:r>
      <w:r w:rsidR="004735C9">
        <w:t>Ju</w:t>
      </w:r>
      <w:r w:rsidR="00450692">
        <w:t>ly</w:t>
      </w:r>
      <w:r w:rsidR="00B22CD2">
        <w:t xml:space="preserve"> 2017, at 12 selected tile drain outlets in the Jewett Brook watershed in St. Albans, Vermont.</w:t>
      </w:r>
    </w:p>
    <w:p w:rsidR="004735C9" w:rsidRDefault="009A6FED" w:rsidP="003C2E5E">
      <w:r>
        <w:t>A</w:t>
      </w:r>
      <w:r w:rsidR="00C17B8F">
        <w:t xml:space="preserve">ll 12 stations are operational. </w:t>
      </w:r>
      <w:r w:rsidR="00CD68CD">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rsidR="00CD68CD">
        <w:t>.</w:t>
      </w:r>
      <w:r w:rsidR="00C17B8F">
        <w:t xml:space="preserve"> </w:t>
      </w:r>
    </w:p>
    <w:p w:rsidR="00C17B8F" w:rsidRDefault="00C17B8F" w:rsidP="003C2E5E">
      <w:r>
        <w:rPr>
          <w:noProof/>
        </w:rPr>
        <mc:AlternateContent>
          <mc:Choice Requires="wpg">
            <w:drawing>
              <wp:anchor distT="0" distB="0" distL="114300" distR="114300" simplePos="0" relativeHeight="251659264" behindDoc="0" locked="0" layoutInCell="1" allowOverlap="1" wp14:anchorId="0C2E4ABF" wp14:editId="66F629FF">
                <wp:simplePos x="0" y="0"/>
                <wp:positionH relativeFrom="margin">
                  <wp:posOffset>1828800</wp:posOffset>
                </wp:positionH>
                <wp:positionV relativeFrom="paragraph">
                  <wp:posOffset>24765</wp:posOffset>
                </wp:positionV>
                <wp:extent cx="4114800" cy="3313430"/>
                <wp:effectExtent l="0" t="0" r="0" b="1270"/>
                <wp:wrapSquare wrapText="bothSides"/>
                <wp:docPr id="2" name="Group 2"/>
                <wp:cNvGraphicFramePr/>
                <a:graphic xmlns:a="http://schemas.openxmlformats.org/drawingml/2006/main">
                  <a:graphicData uri="http://schemas.microsoft.com/office/word/2010/wordprocessingGroup">
                    <wpg:wgp>
                      <wpg:cNvGrpSpPr/>
                      <wpg:grpSpPr>
                        <a:xfrm>
                          <a:off x="0" y="0"/>
                          <a:ext cx="4114800" cy="3313430"/>
                          <a:chOff x="129540" y="100174"/>
                          <a:chExt cx="4114800" cy="3313586"/>
                        </a:xfrm>
                      </wpg:grpSpPr>
                      <wps:wsp>
                        <wps:cNvPr id="7" name="Text Box 7"/>
                        <wps:cNvSpPr txBox="1"/>
                        <wps:spPr>
                          <a:xfrm>
                            <a:off x="167640" y="3181985"/>
                            <a:ext cx="4076700" cy="231775"/>
                          </a:xfrm>
                          <a:prstGeom prst="rect">
                            <a:avLst/>
                          </a:prstGeom>
                          <a:solidFill>
                            <a:prstClr val="white"/>
                          </a:solidFill>
                          <a:ln>
                            <a:noFill/>
                          </a:ln>
                          <a:effectLst/>
                        </wps:spPr>
                        <wps:txbx>
                          <w:txbxContent>
                            <w:p w:rsidR="00450692" w:rsidRPr="00B50A0D" w:rsidRDefault="00450692" w:rsidP="009476BE">
                              <w:pPr>
                                <w:pStyle w:val="FigureCaptionTitle"/>
                                <w:rPr>
                                  <w:noProof/>
                                </w:rPr>
                              </w:pPr>
                              <w:r>
                                <w:t xml:space="preserve">Figure </w:t>
                              </w:r>
                              <w:r>
                                <w:fldChar w:fldCharType="begin"/>
                              </w:r>
                              <w:r>
                                <w:instrText xml:space="preserve"> SEQ Figure \* ARABIC </w:instrText>
                              </w:r>
                              <w:r>
                                <w:fldChar w:fldCharType="separate"/>
                              </w:r>
                              <w:r w:rsidR="00666DA4">
                                <w:rPr>
                                  <w:noProof/>
                                </w:rPr>
                                <w:t>1</w:t>
                              </w:r>
                              <w:r>
                                <w:rPr>
                                  <w:noProof/>
                                </w:rPr>
                                <w:fldChar w:fldCharType="end"/>
                              </w:r>
                              <w:r>
                                <w:t>. Example flow rate and sampling marks from Station JBT06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 name="Picture 3"/>
                          <pic:cNvPicPr>
                            <a:picLocks noChangeAspect="1"/>
                          </pic:cNvPicPr>
                        </pic:nvPicPr>
                        <pic:blipFill>
                          <a:blip r:embed="rId13"/>
                          <a:stretch>
                            <a:fillRect/>
                          </a:stretch>
                        </pic:blipFill>
                        <pic:spPr>
                          <a:xfrm>
                            <a:off x="129540" y="100174"/>
                            <a:ext cx="3985260" cy="308181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2E4ABF" id="Group 2" o:spid="_x0000_s1032" style="position:absolute;margin-left:2in;margin-top:1.95pt;width:324pt;height:260.9pt;z-index:251659264;mso-position-horizontal-relative:margin;mso-width-relative:margin;mso-height-relative:margin" coordorigin="1295,1001" coordsize="41148,33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">
                <v:shape id="Text Box 7" o:spid="_x0000_s1033" type="#_x0000_t202" style="position:absolute;left:1676;top:31819;width:40767;height:2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450692" w:rsidRPr="00B50A0D" w:rsidRDefault="00450692" w:rsidP="009476BE">
                        <w:pPr>
                          <w:pStyle w:val="FigureCaptionTitle"/>
                          <w:rPr>
                            <w:noProof/>
                          </w:rPr>
                        </w:pPr>
                        <w:r>
                          <w:t xml:space="preserve">Figure </w:t>
                        </w:r>
                        <w:r>
                          <w:fldChar w:fldCharType="begin"/>
                        </w:r>
                        <w:r>
                          <w:instrText xml:space="preserve"> SEQ Figure \* ARABIC </w:instrText>
                        </w:r>
                        <w:r>
                          <w:fldChar w:fldCharType="separate"/>
                        </w:r>
                        <w:r w:rsidR="00666DA4">
                          <w:rPr>
                            <w:noProof/>
                          </w:rPr>
                          <w:t>1</w:t>
                        </w:r>
                        <w:r>
                          <w:rPr>
                            <w:noProof/>
                          </w:rPr>
                          <w:fldChar w:fldCharType="end"/>
                        </w:r>
                        <w:r>
                          <w:t>. Example flow rate and sampling marks from Station JBT06</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4" type="#_x0000_t75" style="position:absolute;left:1295;top:1001;width:39853;height:30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pcrzCAAAA2gAAAA8AAABkcnMvZG93bnJldi54bWxEj8FqwzAQRO+F/IPYQG+1nFCa4lgJIdBS&#10;egjUCSXHxdrIItbKWKrt/n1UKOQ4zMwbptxOrhUD9cF6VrDIchDEtdeWjYLT8e3pFUSIyBpbz6Tg&#10;lwJsN7OHEgvtR/6ioYpGJAiHAhU0MXaFlKFuyGHIfEecvIvvHcYkeyN1j2OCu1Yu8/xFOrScFhrs&#10;aN9Qfa1+nILDyVxZfq6qIy5N+I6VPU/vVqnH+bRbg4g0xXv4v/2hFTzD35V0A+Tm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qXK8wgAAANoAAAAPAAAAAAAAAAAAAAAAAJ8C&#10;AABkcnMvZG93bnJldi54bWxQSwUGAAAAAAQABAD3AAAAjgMAAAAA&#10;">
                  <v:imagedata r:id="rId14" o:title=""/>
                  <v:path arrowok="t"/>
                </v:shape>
                <w10:wrap type="square" anchorx="margin"/>
              </v:group>
            </w:pict>
          </mc:Fallback>
        </mc:AlternateContent>
      </w:r>
      <w:r>
        <w:t>Every 30 minutes, flow and sampling data are transmitted to Stone’s server. These data are checked periodically to assess whether the sampling program is working as intended.</w:t>
      </w:r>
      <w:r w:rsidRPr="009476BE">
        <w:rPr>
          <w:noProof/>
        </w:rPr>
        <w:t xml:space="preserve"> </w:t>
      </w:r>
      <w:r>
        <w:t>Figure 1 displays an example of flow d</w:t>
      </w:r>
      <w:r w:rsidR="00030936">
        <w:t>ata (top panel) at station JBT06</w:t>
      </w:r>
      <w:r>
        <w:t>, along with the time each sample aliquot was dispensed to the sample carboys (bottom panel).</w:t>
      </w:r>
      <w:r w:rsidR="00666DA4">
        <w:t xml:space="preserve"> Figure 2 displays flow data from the start of the monitoring period at JBT01. These data are considered representative of the pattern of flow observed across all the stations. </w:t>
      </w:r>
    </w:p>
    <w:p w:rsidR="00030936" w:rsidRPr="008944F6" w:rsidRDefault="00030936" w:rsidP="00030936">
      <w:r>
        <w:t>Flow monitoring and sample collection continues at all twelve stations. Flow-paced, composite samples are collected a</w:t>
      </w:r>
      <w:r w:rsidR="002F6A8A">
        <w:t>pproximately weekly. To date, 19</w:t>
      </w:r>
      <w:r>
        <w:t xml:space="preserve"> </w:t>
      </w:r>
      <w:r w:rsidR="002F6A8A">
        <w:t>sampling</w:t>
      </w:r>
      <w:r w:rsidR="002F6A8A">
        <w:t xml:space="preserve"> rounds</w:t>
      </w:r>
      <w:r>
        <w:t xml:space="preserve"> have been performed at the tile drain monitoring sites. Flow-pacing settings are adjusted at the start of each sampling round, based on recently measured flow rates and the weather forecast.  The goal is to produce between 5–10 L of composite sample at each site. Stone’s subcontractor, the Friends of Northern Lake Champlain, is performing the </w:t>
      </w:r>
      <w:r w:rsidR="002F6A8A">
        <w:t xml:space="preserve">majority of the </w:t>
      </w:r>
      <w:r>
        <w:t>sample processing.</w:t>
      </w:r>
      <w:r w:rsidRPr="008944F6">
        <w:t xml:space="preserve"> </w:t>
      </w:r>
      <w:r>
        <w:t>Various maintenance activities are performed on every sample collection date, including checking/changing instrument desiccant and removing vegetation shading solar panels.</w:t>
      </w:r>
    </w:p>
    <w:p w:rsidR="002F6A8A" w:rsidRDefault="002F6A8A" w:rsidP="002F6A8A">
      <w:r>
        <w:t>Sampling activities remained generally successful through July. On August 3, 2017, problems were resolved at three stations, which affected one or more composite samples collected in July.</w:t>
      </w:r>
    </w:p>
    <w:p w:rsidR="002F6A8A" w:rsidRDefault="002F6A8A" w:rsidP="002F6A8A">
      <w:pPr>
        <w:pStyle w:val="ListParagraph"/>
        <w:numPr>
          <w:ilvl w:val="0"/>
          <w:numId w:val="45"/>
        </w:numPr>
      </w:pPr>
      <w:r w:rsidRPr="007A5824">
        <w:rPr>
          <w:b/>
        </w:rPr>
        <w:lastRenderedPageBreak/>
        <w:t>JBT05:</w:t>
      </w:r>
      <w:r>
        <w:t xml:space="preserve"> After a several month’s wait, a replacement Waterflux 3000 flowmeter and repaired IFC 100W signal converter were received, prepared, and installed at station JBT05. The original flowmeter failed upon installation and a less accurate, substitute flow meter was deployed in the interim. We anticipate having to make extensive edits to the flow data collected prior to installation of the replacement Waterflux flowmeter. </w:t>
      </w:r>
    </w:p>
    <w:p w:rsidR="002F6A8A" w:rsidRDefault="002F6A8A" w:rsidP="002F6A8A">
      <w:pPr>
        <w:pStyle w:val="ListParagraph"/>
        <w:numPr>
          <w:ilvl w:val="0"/>
          <w:numId w:val="45"/>
        </w:numPr>
      </w:pPr>
      <w:r w:rsidRPr="007A5824">
        <w:rPr>
          <w:b/>
        </w:rPr>
        <w:t>JBT04:</w:t>
      </w:r>
      <w:r>
        <w:t xml:space="preserve"> Solar exposure to this </w:t>
      </w:r>
      <w:r>
        <w:t xml:space="preserve">solar </w:t>
      </w:r>
      <w:r>
        <w:t>panel declined as the tree canopy at the site filled in through the spring and summer months. This resulted in two or three power failures in July. An auxiliary solar pa</w:t>
      </w:r>
      <w:r>
        <w:t>nel was installed</w:t>
      </w:r>
      <w:r>
        <w:t>, which was not adequate. On August 3, 2017, wiring was rerouted and the main solar panel was moved to the opposite side of the station, which greatly improved solar gain.</w:t>
      </w:r>
    </w:p>
    <w:p w:rsidR="002F6A8A" w:rsidRDefault="002F6A8A" w:rsidP="002F6A8A">
      <w:pPr>
        <w:pStyle w:val="ListParagraph"/>
        <w:numPr>
          <w:ilvl w:val="0"/>
          <w:numId w:val="45"/>
        </w:numPr>
      </w:pPr>
      <w:r w:rsidRPr="007A5824">
        <w:rPr>
          <w:b/>
        </w:rPr>
        <w:t>JBT13:</w:t>
      </w:r>
      <w:r>
        <w:t xml:space="preserve"> No sample was present on the August 1 sampling date because the water level in the monitoring manhole had fallen below the level of the autosampler intake strainer. This problem was corrected on August 3, 2017 and sampling resumed.</w:t>
      </w:r>
    </w:p>
    <w:p w:rsidR="00C17B8F" w:rsidRDefault="00577766" w:rsidP="003C2E5E">
      <w:r>
        <w:t xml:space="preserve">Composite samples collected at the tile drain monitoring stations are analyzed by the Vermont Agriculture and Environmental Laboratory for concentrations of total phosphorus (TP), total dissolved phosphorus (TDP), and total nitrogen (TN). </w:t>
      </w:r>
      <w:r w:rsidR="009A6FED">
        <w:t xml:space="preserve">Table 2 presents </w:t>
      </w:r>
      <w:r w:rsidR="00030936">
        <w:t xml:space="preserve">these </w:t>
      </w:r>
      <w:r w:rsidR="00030936" w:rsidRPr="008039EE">
        <w:t xml:space="preserve">data for all analyses </w:t>
      </w:r>
      <w:r w:rsidRPr="008039EE">
        <w:t>clas</w:t>
      </w:r>
      <w:r w:rsidR="00030936" w:rsidRPr="008039EE">
        <w:t>sified as Approved</w:t>
      </w:r>
      <w:r w:rsidRPr="008039EE">
        <w:t>. Results are not yet available for samples col</w:t>
      </w:r>
      <w:r w:rsidR="003D1F46" w:rsidRPr="008039EE">
        <w:t xml:space="preserve">lected since </w:t>
      </w:r>
      <w:r w:rsidR="008039EE" w:rsidRPr="008039EE">
        <w:t>Ju</w:t>
      </w:r>
      <w:r w:rsidR="002F6A8A">
        <w:t>ly 18</w:t>
      </w:r>
      <w:r w:rsidR="003D1F46" w:rsidRPr="008039EE">
        <w:t>, 2017.</w:t>
      </w:r>
    </w:p>
    <w:p w:rsidR="003D1F46" w:rsidRDefault="003D1F46" w:rsidP="003C2E5E">
      <w:r>
        <w:t>We in the process of developing a database to allow efficient extraction and summary of interval flow data and constituent concentrations and calculated loads.</w:t>
      </w:r>
    </w:p>
    <w:p w:rsidR="009476BE" w:rsidRDefault="009476BE" w:rsidP="009476BE">
      <w:pPr>
        <w:pStyle w:val="FigureCaptionTitle"/>
      </w:pPr>
      <w:r>
        <w:t xml:space="preserve">Table </w:t>
      </w:r>
      <w:r w:rsidR="004735C9">
        <w:fldChar w:fldCharType="begin"/>
      </w:r>
      <w:r w:rsidR="004735C9">
        <w:instrText xml:space="preserve"> SEQ Table \* ARABIC </w:instrText>
      </w:r>
      <w:r w:rsidR="004735C9">
        <w:fldChar w:fldCharType="separate"/>
      </w:r>
      <w:r>
        <w:rPr>
          <w:noProof/>
        </w:rPr>
        <w:t>1</w:t>
      </w:r>
      <w:r w:rsidR="004735C9">
        <w:rPr>
          <w:noProof/>
        </w:rPr>
        <w:fldChar w:fldCharType="end"/>
      </w:r>
      <w:r>
        <w:t>: Start dates for monitoring activities at each station</w:t>
      </w:r>
    </w:p>
    <w:tbl>
      <w:tblPr>
        <w:tblpPr w:leftFromText="180" w:rightFromText="180" w:vertAnchor="text" w:tblpY="1"/>
        <w:tblOverlap w:val="never"/>
        <w:tblW w:w="5130" w:type="dxa"/>
        <w:tblLayout w:type="fixed"/>
        <w:tblCellMar>
          <w:left w:w="115" w:type="dxa"/>
          <w:right w:w="115" w:type="dxa"/>
        </w:tblCellMar>
        <w:tblLook w:val="04A0" w:firstRow="1" w:lastRow="0" w:firstColumn="1" w:lastColumn="0" w:noHBand="0" w:noVBand="1"/>
      </w:tblPr>
      <w:tblGrid>
        <w:gridCol w:w="1650"/>
        <w:gridCol w:w="1650"/>
        <w:gridCol w:w="1830"/>
      </w:tblGrid>
      <w:tr w:rsidR="009476BE" w:rsidRPr="009A19F9" w:rsidTr="009476BE">
        <w:trPr>
          <w:trHeight w:val="585"/>
          <w:tblHeader/>
        </w:trPr>
        <w:tc>
          <w:tcPr>
            <w:tcW w:w="165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rsidRPr="009A19F9">
              <w:t>Station</w:t>
            </w:r>
          </w:p>
        </w:tc>
        <w:tc>
          <w:tcPr>
            <w:tcW w:w="1650" w:type="dxa"/>
            <w:tcBorders>
              <w:top w:val="single" w:sz="4" w:space="0" w:color="auto"/>
              <w:left w:val="nil"/>
              <w:bottom w:val="single" w:sz="4" w:space="0" w:color="auto"/>
              <w:right w:val="nil"/>
            </w:tcBorders>
            <w:shd w:val="clear" w:color="auto" w:fill="8A5213"/>
            <w:vAlign w:val="bottom"/>
          </w:tcPr>
          <w:p w:rsidR="009476BE" w:rsidRPr="009A19F9" w:rsidRDefault="009476BE" w:rsidP="009476BE">
            <w:pPr>
              <w:pStyle w:val="TableHeadLEFT"/>
            </w:pPr>
            <w:r w:rsidRPr="009A19F9">
              <w:t xml:space="preserve">Start </w:t>
            </w:r>
            <w:r>
              <w:t>flow monitoring</w:t>
            </w:r>
          </w:p>
        </w:tc>
        <w:tc>
          <w:tcPr>
            <w:tcW w:w="183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t>Start autosampling</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JBT02</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hideMark/>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JBT05</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4/20/17</w:t>
            </w:r>
          </w:p>
        </w:tc>
        <w:tc>
          <w:tcPr>
            <w:tcW w:w="1830" w:type="dxa"/>
            <w:tcBorders>
              <w:top w:val="single" w:sz="4" w:space="0" w:color="auto"/>
              <w:left w:val="nil"/>
              <w:bottom w:val="single" w:sz="4" w:space="0" w:color="auto"/>
              <w:right w:val="nil"/>
            </w:tcBorders>
            <w:shd w:val="clear" w:color="auto" w:fill="auto"/>
            <w:noWrap/>
          </w:tcPr>
          <w:p w:rsidR="009476BE" w:rsidRPr="009476BE" w:rsidRDefault="009476BE" w:rsidP="009476BE">
            <w:pPr>
              <w:pStyle w:val="TableRowLEFT"/>
            </w:pPr>
            <w:r w:rsidRPr="009476BE">
              <w:t>4/20/17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JBT07</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JBT13</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4/11/17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JBT18</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JBT19</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bl>
    <w:p w:rsidR="009476BE" w:rsidRDefault="009476BE" w:rsidP="009476BE">
      <w:pPr>
        <w:pStyle w:val="Caption"/>
        <w:keepNext/>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3D1F46" w:rsidRDefault="003D1F46">
      <w:pPr>
        <w:spacing w:after="160"/>
        <w:rPr>
          <w:rFonts w:ascii="Humnst777 BT" w:hAnsi="Humnst777 BT"/>
          <w:i/>
          <w:iCs/>
          <w:sz w:val="20"/>
          <w:szCs w:val="18"/>
        </w:rPr>
      </w:pPr>
      <w:r>
        <w:br w:type="page"/>
      </w:r>
    </w:p>
    <w:p w:rsidR="009476BE" w:rsidRDefault="009476BE" w:rsidP="003D1F46">
      <w:pPr>
        <w:pStyle w:val="TableCaption-TitleandReferenceNumber"/>
      </w:pPr>
      <w:r>
        <w:lastRenderedPageBreak/>
        <w:t xml:space="preserve">Table </w:t>
      </w:r>
      <w:r w:rsidR="004735C9">
        <w:fldChar w:fldCharType="begin"/>
      </w:r>
      <w:r w:rsidR="004735C9">
        <w:instrText xml:space="preserve"> SEQ Table \* ARABIC </w:instrText>
      </w:r>
      <w:r w:rsidR="004735C9">
        <w:fldChar w:fldCharType="separate"/>
      </w:r>
      <w:r>
        <w:rPr>
          <w:noProof/>
        </w:rPr>
        <w:t>2</w:t>
      </w:r>
      <w:r w:rsidR="004735C9">
        <w:rPr>
          <w:noProof/>
        </w:rPr>
        <w:fldChar w:fldCharType="end"/>
      </w:r>
      <w:r>
        <w:t xml:space="preserve">: </w:t>
      </w:r>
      <w:r w:rsidR="00EC5E9D">
        <w:t xml:space="preserve">TP, TDP, </w:t>
      </w:r>
      <w:r w:rsidR="003D1F46">
        <w:t xml:space="preserve">and TN concentrations in </w:t>
      </w:r>
      <w:r w:rsidR="00EC5E9D">
        <w:t>composite</w:t>
      </w:r>
      <w:r w:rsidR="003D1F46">
        <w:t xml:space="preserve"> </w:t>
      </w:r>
      <w:r w:rsidR="00EC5E9D">
        <w:t xml:space="preserve">samples collected </w:t>
      </w:r>
      <w:r w:rsidR="003D1F46">
        <w:t xml:space="preserve">through </w:t>
      </w:r>
      <w:r w:rsidR="004961A6">
        <w:t>Ju</w:t>
      </w:r>
      <w:r w:rsidR="002F6A8A">
        <w:t>ly 18</w:t>
      </w:r>
      <w:r w:rsidR="003D1F46">
        <w:t>,</w:t>
      </w:r>
      <w:r w:rsidR="00EC5E9D">
        <w:t xml:space="preserve"> 2017</w:t>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491</w:t>
            </w:r>
          </w:p>
        </w:tc>
        <w:tc>
          <w:tcPr>
            <w:tcW w:w="1100" w:type="dxa"/>
            <w:noWrap/>
            <w:hideMark/>
          </w:tcPr>
          <w:p w:rsidR="00450692" w:rsidRPr="00450692" w:rsidRDefault="00450692" w:rsidP="00450692">
            <w:pPr>
              <w:pStyle w:val="TableRowRIGHT"/>
            </w:pPr>
            <w:r w:rsidRPr="00450692">
              <w:t>258</w:t>
            </w:r>
          </w:p>
        </w:tc>
        <w:tc>
          <w:tcPr>
            <w:tcW w:w="1280" w:type="dxa"/>
            <w:noWrap/>
            <w:hideMark/>
          </w:tcPr>
          <w:p w:rsidR="00450692" w:rsidRPr="00450692" w:rsidRDefault="00450692" w:rsidP="00450692">
            <w:pPr>
              <w:pStyle w:val="TableRowRIGHT"/>
            </w:pPr>
            <w:r w:rsidRPr="00450692">
              <w:t>4.81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55.1</w:t>
            </w:r>
          </w:p>
        </w:tc>
        <w:tc>
          <w:tcPr>
            <w:tcW w:w="1100" w:type="dxa"/>
            <w:noWrap/>
            <w:hideMark/>
          </w:tcPr>
          <w:p w:rsidR="00450692" w:rsidRPr="00450692" w:rsidRDefault="00450692" w:rsidP="00450692">
            <w:pPr>
              <w:pStyle w:val="TableRowRIGHT"/>
            </w:pPr>
            <w:r w:rsidRPr="00450692">
              <w:t>21.1</w:t>
            </w:r>
          </w:p>
        </w:tc>
        <w:tc>
          <w:tcPr>
            <w:tcW w:w="1280" w:type="dxa"/>
            <w:noWrap/>
            <w:hideMark/>
          </w:tcPr>
          <w:p w:rsidR="00450692" w:rsidRPr="00450692" w:rsidRDefault="00450692" w:rsidP="00450692">
            <w:pPr>
              <w:pStyle w:val="TableRowRIGHT"/>
            </w:pPr>
            <w:r w:rsidRPr="00450692">
              <w:t>4.77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77.3</w:t>
            </w:r>
          </w:p>
        </w:tc>
        <w:tc>
          <w:tcPr>
            <w:tcW w:w="1100" w:type="dxa"/>
            <w:noWrap/>
            <w:hideMark/>
          </w:tcPr>
          <w:p w:rsidR="00450692" w:rsidRPr="00450692" w:rsidRDefault="00450692" w:rsidP="00450692">
            <w:pPr>
              <w:pStyle w:val="TableRowRIGHT"/>
            </w:pPr>
            <w:r w:rsidRPr="00450692">
              <w:t>17.6</w:t>
            </w:r>
          </w:p>
        </w:tc>
        <w:tc>
          <w:tcPr>
            <w:tcW w:w="1280" w:type="dxa"/>
            <w:noWrap/>
            <w:hideMark/>
          </w:tcPr>
          <w:p w:rsidR="00450692" w:rsidRPr="00450692" w:rsidRDefault="00450692" w:rsidP="00450692">
            <w:pPr>
              <w:pStyle w:val="TableRowRIGHT"/>
            </w:pPr>
            <w:r w:rsidRPr="00450692">
              <w:t>5.24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333</w:t>
            </w:r>
          </w:p>
        </w:tc>
        <w:tc>
          <w:tcPr>
            <w:tcW w:w="1100" w:type="dxa"/>
            <w:noWrap/>
            <w:hideMark/>
          </w:tcPr>
          <w:p w:rsidR="00450692" w:rsidRPr="00450692" w:rsidRDefault="00450692" w:rsidP="00450692">
            <w:pPr>
              <w:pStyle w:val="TableRowRIGHT"/>
            </w:pPr>
            <w:r w:rsidRPr="00450692">
              <w:t>81.2</w:t>
            </w:r>
          </w:p>
        </w:tc>
        <w:tc>
          <w:tcPr>
            <w:tcW w:w="1280" w:type="dxa"/>
            <w:noWrap/>
            <w:hideMark/>
          </w:tcPr>
          <w:p w:rsidR="00450692" w:rsidRPr="00450692" w:rsidRDefault="00450692" w:rsidP="00450692">
            <w:pPr>
              <w:pStyle w:val="TableRowRIGHT"/>
            </w:pPr>
            <w:r w:rsidRPr="00450692">
              <w:t>5.63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208</w:t>
            </w:r>
          </w:p>
        </w:tc>
        <w:tc>
          <w:tcPr>
            <w:tcW w:w="1100" w:type="dxa"/>
            <w:noWrap/>
            <w:hideMark/>
          </w:tcPr>
          <w:p w:rsidR="00450692" w:rsidRPr="00450692" w:rsidRDefault="00450692" w:rsidP="00450692">
            <w:pPr>
              <w:pStyle w:val="TableRowRIGHT"/>
            </w:pPr>
            <w:r w:rsidRPr="00450692">
              <w:t>44.5</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236</w:t>
            </w:r>
          </w:p>
        </w:tc>
        <w:tc>
          <w:tcPr>
            <w:tcW w:w="1100" w:type="dxa"/>
            <w:noWrap/>
            <w:hideMark/>
          </w:tcPr>
          <w:p w:rsidR="00450692" w:rsidRPr="00450692" w:rsidRDefault="00450692" w:rsidP="00450692">
            <w:pPr>
              <w:pStyle w:val="TableRowRIGHT"/>
            </w:pPr>
            <w:r w:rsidRPr="00450692">
              <w:t>40.8</w:t>
            </w:r>
          </w:p>
        </w:tc>
        <w:tc>
          <w:tcPr>
            <w:tcW w:w="1280" w:type="dxa"/>
            <w:noWrap/>
            <w:hideMark/>
          </w:tcPr>
          <w:p w:rsidR="00450692" w:rsidRPr="00450692" w:rsidRDefault="00450692" w:rsidP="00450692">
            <w:pPr>
              <w:pStyle w:val="TableRowRIGHT"/>
            </w:pPr>
            <w:r w:rsidRPr="00450692">
              <w:t>5.17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26.7</w:t>
            </w:r>
          </w:p>
        </w:tc>
        <w:tc>
          <w:tcPr>
            <w:tcW w:w="1100" w:type="dxa"/>
            <w:noWrap/>
            <w:hideMark/>
          </w:tcPr>
          <w:p w:rsidR="00450692" w:rsidRPr="00450692" w:rsidRDefault="00450692" w:rsidP="00450692">
            <w:pPr>
              <w:pStyle w:val="TableRowRIGHT"/>
            </w:pPr>
            <w:r w:rsidRPr="00450692">
              <w:t>15.4</w:t>
            </w:r>
          </w:p>
        </w:tc>
        <w:tc>
          <w:tcPr>
            <w:tcW w:w="1280" w:type="dxa"/>
            <w:noWrap/>
            <w:hideMark/>
          </w:tcPr>
          <w:p w:rsidR="00450692" w:rsidRPr="00450692" w:rsidRDefault="00450692" w:rsidP="00450692">
            <w:pPr>
              <w:pStyle w:val="TableRowRIGHT"/>
            </w:pPr>
            <w:r w:rsidRPr="00450692">
              <w:t>4.96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127</w:t>
            </w:r>
          </w:p>
        </w:tc>
        <w:tc>
          <w:tcPr>
            <w:tcW w:w="1100" w:type="dxa"/>
            <w:noWrap/>
            <w:hideMark/>
          </w:tcPr>
          <w:p w:rsidR="00450692" w:rsidRPr="00450692" w:rsidRDefault="00450692" w:rsidP="00450692">
            <w:pPr>
              <w:pStyle w:val="TableRowRIGHT"/>
            </w:pPr>
            <w:r w:rsidRPr="00450692">
              <w:t>26.7</w:t>
            </w:r>
          </w:p>
        </w:tc>
        <w:tc>
          <w:tcPr>
            <w:tcW w:w="1280" w:type="dxa"/>
            <w:noWrap/>
            <w:hideMark/>
          </w:tcPr>
          <w:p w:rsidR="00450692" w:rsidRPr="00450692" w:rsidRDefault="00450692" w:rsidP="00450692">
            <w:pPr>
              <w:pStyle w:val="TableRowRIGHT"/>
            </w:pPr>
            <w:r w:rsidRPr="00450692">
              <w:t>5.27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19.3</w:t>
            </w:r>
          </w:p>
        </w:tc>
        <w:tc>
          <w:tcPr>
            <w:tcW w:w="1100" w:type="dxa"/>
            <w:noWrap/>
            <w:hideMark/>
          </w:tcPr>
          <w:p w:rsidR="00450692" w:rsidRPr="00450692" w:rsidRDefault="00450692" w:rsidP="00450692">
            <w:pPr>
              <w:pStyle w:val="TableRowRIGHT"/>
            </w:pPr>
            <w:r w:rsidRPr="00450692">
              <w:t>13</w:t>
            </w:r>
          </w:p>
        </w:tc>
        <w:tc>
          <w:tcPr>
            <w:tcW w:w="1280" w:type="dxa"/>
            <w:noWrap/>
            <w:hideMark/>
          </w:tcPr>
          <w:p w:rsidR="00450692" w:rsidRPr="00450692" w:rsidRDefault="00450692" w:rsidP="00450692">
            <w:pPr>
              <w:pStyle w:val="TableRowRIGHT"/>
            </w:pPr>
            <w:r w:rsidRPr="00450692">
              <w:t>5.13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23.5</w:t>
            </w:r>
          </w:p>
        </w:tc>
        <w:tc>
          <w:tcPr>
            <w:tcW w:w="1100" w:type="dxa"/>
            <w:noWrap/>
            <w:hideMark/>
          </w:tcPr>
          <w:p w:rsidR="00450692" w:rsidRPr="00450692" w:rsidRDefault="00450692" w:rsidP="00450692">
            <w:pPr>
              <w:pStyle w:val="TableRowRIGHT"/>
            </w:pPr>
            <w:r w:rsidRPr="00450692">
              <w:t>7.6</w:t>
            </w:r>
          </w:p>
        </w:tc>
        <w:tc>
          <w:tcPr>
            <w:tcW w:w="1280" w:type="dxa"/>
            <w:noWrap/>
            <w:hideMark/>
          </w:tcPr>
          <w:p w:rsidR="00450692" w:rsidRPr="00450692" w:rsidRDefault="00450692" w:rsidP="00450692">
            <w:pPr>
              <w:pStyle w:val="TableRowRIGHT"/>
            </w:pPr>
            <w:r w:rsidRPr="00450692">
              <w:t>5.32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23.9</w:t>
            </w:r>
          </w:p>
        </w:tc>
        <w:tc>
          <w:tcPr>
            <w:tcW w:w="1100" w:type="dxa"/>
            <w:noWrap/>
            <w:hideMark/>
          </w:tcPr>
          <w:p w:rsidR="00450692" w:rsidRPr="00450692" w:rsidRDefault="00450692" w:rsidP="00450692">
            <w:pPr>
              <w:pStyle w:val="TableRowRIGHT"/>
            </w:pPr>
            <w:r w:rsidRPr="00450692">
              <w:t>13.9</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28.6</w:t>
            </w:r>
          </w:p>
        </w:tc>
        <w:tc>
          <w:tcPr>
            <w:tcW w:w="1100" w:type="dxa"/>
            <w:noWrap/>
            <w:hideMark/>
          </w:tcPr>
          <w:p w:rsidR="00450692" w:rsidRPr="00450692" w:rsidRDefault="00450692" w:rsidP="00450692">
            <w:pPr>
              <w:pStyle w:val="TableRowRIGHT"/>
            </w:pPr>
            <w:r w:rsidRPr="00450692">
              <w:t>16.1</w:t>
            </w:r>
          </w:p>
        </w:tc>
        <w:tc>
          <w:tcPr>
            <w:tcW w:w="1280" w:type="dxa"/>
            <w:noWrap/>
            <w:hideMark/>
          </w:tcPr>
          <w:p w:rsidR="00450692" w:rsidRPr="00450692" w:rsidRDefault="00450692" w:rsidP="00450692">
            <w:pPr>
              <w:pStyle w:val="TableRowRIGHT"/>
            </w:pPr>
            <w:r w:rsidRPr="00450692">
              <w:t>6.48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108</w:t>
            </w:r>
          </w:p>
        </w:tc>
        <w:tc>
          <w:tcPr>
            <w:tcW w:w="1100" w:type="dxa"/>
            <w:noWrap/>
            <w:hideMark/>
          </w:tcPr>
          <w:p w:rsidR="00450692" w:rsidRPr="00450692" w:rsidRDefault="00450692" w:rsidP="00450692">
            <w:pPr>
              <w:pStyle w:val="TableRowRIGHT"/>
            </w:pPr>
            <w:r w:rsidRPr="00450692">
              <w:t>64.4</w:t>
            </w:r>
          </w:p>
        </w:tc>
        <w:tc>
          <w:tcPr>
            <w:tcW w:w="1280" w:type="dxa"/>
            <w:noWrap/>
            <w:hideMark/>
          </w:tcPr>
          <w:p w:rsidR="00450692" w:rsidRPr="00450692" w:rsidRDefault="00450692" w:rsidP="00450692">
            <w:pPr>
              <w:pStyle w:val="TableRowRIGHT"/>
            </w:pPr>
            <w:r w:rsidRPr="00450692">
              <w:t>22.19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111</w:t>
            </w:r>
          </w:p>
        </w:tc>
        <w:tc>
          <w:tcPr>
            <w:tcW w:w="1100" w:type="dxa"/>
            <w:noWrap/>
            <w:hideMark/>
          </w:tcPr>
          <w:p w:rsidR="00450692" w:rsidRPr="00450692" w:rsidRDefault="00450692" w:rsidP="00450692">
            <w:pPr>
              <w:pStyle w:val="TableRowRIGHT"/>
            </w:pPr>
            <w:r w:rsidRPr="00450692">
              <w:t>72.2</w:t>
            </w:r>
          </w:p>
        </w:tc>
        <w:tc>
          <w:tcPr>
            <w:tcW w:w="1280" w:type="dxa"/>
            <w:noWrap/>
            <w:hideMark/>
          </w:tcPr>
          <w:p w:rsidR="00450692" w:rsidRPr="00450692" w:rsidRDefault="00450692" w:rsidP="00450692">
            <w:pPr>
              <w:pStyle w:val="TableRowRIGHT"/>
            </w:pPr>
            <w:r w:rsidRPr="00450692">
              <w:t>15.57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63.8</w:t>
            </w:r>
          </w:p>
        </w:tc>
        <w:tc>
          <w:tcPr>
            <w:tcW w:w="1100" w:type="dxa"/>
            <w:noWrap/>
            <w:hideMark/>
          </w:tcPr>
          <w:p w:rsidR="00450692" w:rsidRPr="00450692" w:rsidRDefault="00450692" w:rsidP="00450692">
            <w:pPr>
              <w:pStyle w:val="TableRowRIGHT"/>
            </w:pPr>
            <w:r w:rsidRPr="00450692">
              <w:t>44.1</w:t>
            </w:r>
          </w:p>
        </w:tc>
        <w:tc>
          <w:tcPr>
            <w:tcW w:w="1280" w:type="dxa"/>
            <w:noWrap/>
            <w:hideMark/>
          </w:tcPr>
          <w:p w:rsidR="00450692" w:rsidRPr="00450692" w:rsidRDefault="00450692" w:rsidP="00450692">
            <w:pPr>
              <w:pStyle w:val="TableRowRIGHT"/>
            </w:pPr>
            <w:r w:rsidRPr="00450692">
              <w:t>8.47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256</w:t>
            </w:r>
          </w:p>
        </w:tc>
        <w:tc>
          <w:tcPr>
            <w:tcW w:w="1100" w:type="dxa"/>
            <w:noWrap/>
            <w:hideMark/>
          </w:tcPr>
          <w:p w:rsidR="00450692" w:rsidRPr="00450692" w:rsidRDefault="00450692" w:rsidP="00450692">
            <w:pPr>
              <w:pStyle w:val="TableRowRIGHT"/>
            </w:pPr>
            <w:r w:rsidRPr="00450692">
              <w:t>77.9</w:t>
            </w:r>
          </w:p>
        </w:tc>
        <w:tc>
          <w:tcPr>
            <w:tcW w:w="1280" w:type="dxa"/>
            <w:noWrap/>
            <w:hideMark/>
          </w:tcPr>
          <w:p w:rsidR="00450692" w:rsidRPr="00450692" w:rsidRDefault="00450692" w:rsidP="00450692">
            <w:pPr>
              <w:pStyle w:val="TableRowRIGHT"/>
            </w:pPr>
            <w:r w:rsidRPr="00450692">
              <w:t>8.05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94.6</w:t>
            </w:r>
          </w:p>
        </w:tc>
        <w:tc>
          <w:tcPr>
            <w:tcW w:w="1100" w:type="dxa"/>
            <w:noWrap/>
            <w:hideMark/>
          </w:tcPr>
          <w:p w:rsidR="00450692" w:rsidRPr="00450692" w:rsidRDefault="00450692" w:rsidP="00450692">
            <w:pPr>
              <w:pStyle w:val="TableRowRIGHT"/>
            </w:pPr>
            <w:r w:rsidRPr="00450692">
              <w:t>46.7</w:t>
            </w:r>
          </w:p>
        </w:tc>
        <w:tc>
          <w:tcPr>
            <w:tcW w:w="1280" w:type="dxa"/>
            <w:noWrap/>
            <w:hideMark/>
          </w:tcPr>
          <w:p w:rsidR="00450692" w:rsidRPr="00450692" w:rsidRDefault="00450692" w:rsidP="00450692">
            <w:pPr>
              <w:pStyle w:val="TableRowRIGHT"/>
            </w:pPr>
            <w:r w:rsidRPr="00450692">
              <w:t>6.27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223</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6.63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98</w:t>
            </w:r>
          </w:p>
        </w:tc>
        <w:tc>
          <w:tcPr>
            <w:tcW w:w="1100" w:type="dxa"/>
            <w:noWrap/>
            <w:hideMark/>
          </w:tcPr>
          <w:p w:rsidR="00450692" w:rsidRPr="00450692" w:rsidRDefault="00450692" w:rsidP="00450692">
            <w:pPr>
              <w:pStyle w:val="TableRowRIGHT"/>
            </w:pPr>
            <w:r w:rsidRPr="00450692">
              <w:t>47.5</w:t>
            </w:r>
          </w:p>
        </w:tc>
        <w:tc>
          <w:tcPr>
            <w:tcW w:w="1280" w:type="dxa"/>
            <w:noWrap/>
            <w:hideMark/>
          </w:tcPr>
          <w:p w:rsidR="00450692" w:rsidRPr="00450692" w:rsidRDefault="00450692" w:rsidP="00450692">
            <w:pPr>
              <w:pStyle w:val="TableRowRIGHT"/>
            </w:pPr>
            <w:r w:rsidRPr="00450692">
              <w:t>5.31</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976</w:t>
            </w:r>
          </w:p>
        </w:tc>
        <w:tc>
          <w:tcPr>
            <w:tcW w:w="1100" w:type="dxa"/>
            <w:noWrap/>
            <w:hideMark/>
          </w:tcPr>
          <w:p w:rsidR="00450692" w:rsidRPr="00450692" w:rsidRDefault="00450692" w:rsidP="00450692">
            <w:pPr>
              <w:pStyle w:val="TableRowRIGHT"/>
            </w:pPr>
            <w:r w:rsidRPr="00450692">
              <w:t>678</w:t>
            </w:r>
          </w:p>
        </w:tc>
        <w:tc>
          <w:tcPr>
            <w:tcW w:w="1280" w:type="dxa"/>
            <w:noWrap/>
            <w:hideMark/>
          </w:tcPr>
          <w:p w:rsidR="00450692" w:rsidRPr="00450692" w:rsidRDefault="00450692" w:rsidP="00450692">
            <w:pPr>
              <w:pStyle w:val="TableRowRIGHT"/>
            </w:pPr>
            <w:r w:rsidRPr="00450692">
              <w:t>7.19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242</w:t>
            </w:r>
          </w:p>
        </w:tc>
        <w:tc>
          <w:tcPr>
            <w:tcW w:w="1100" w:type="dxa"/>
            <w:noWrap/>
            <w:hideMark/>
          </w:tcPr>
          <w:p w:rsidR="00450692" w:rsidRPr="00450692" w:rsidRDefault="00450692" w:rsidP="00450692">
            <w:pPr>
              <w:pStyle w:val="TableRowRIGHT"/>
            </w:pPr>
            <w:r w:rsidRPr="00450692">
              <w:t>93.6</w:t>
            </w:r>
          </w:p>
        </w:tc>
        <w:tc>
          <w:tcPr>
            <w:tcW w:w="1280" w:type="dxa"/>
            <w:noWrap/>
            <w:hideMark/>
          </w:tcPr>
          <w:p w:rsidR="00450692" w:rsidRPr="00450692" w:rsidRDefault="00450692" w:rsidP="00450692">
            <w:pPr>
              <w:pStyle w:val="TableRowRIGHT"/>
            </w:pPr>
            <w:r w:rsidRPr="00450692">
              <w:t>8.52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491</w:t>
            </w:r>
          </w:p>
        </w:tc>
        <w:tc>
          <w:tcPr>
            <w:tcW w:w="1100" w:type="dxa"/>
            <w:noWrap/>
            <w:hideMark/>
          </w:tcPr>
          <w:p w:rsidR="00450692" w:rsidRPr="00450692" w:rsidRDefault="00450692" w:rsidP="00450692">
            <w:pPr>
              <w:pStyle w:val="TableRowRIGHT"/>
            </w:pPr>
            <w:r w:rsidRPr="00450692">
              <w:t>142</w:t>
            </w:r>
          </w:p>
        </w:tc>
        <w:tc>
          <w:tcPr>
            <w:tcW w:w="1280" w:type="dxa"/>
            <w:noWrap/>
            <w:hideMark/>
          </w:tcPr>
          <w:p w:rsidR="00450692" w:rsidRPr="00450692" w:rsidRDefault="00450692" w:rsidP="00450692">
            <w:pPr>
              <w:pStyle w:val="TableRowRIGHT"/>
            </w:pPr>
            <w:r w:rsidRPr="00450692">
              <w:t>8.68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805</w:t>
            </w:r>
          </w:p>
        </w:tc>
        <w:tc>
          <w:tcPr>
            <w:tcW w:w="1100" w:type="dxa"/>
            <w:noWrap/>
            <w:hideMark/>
          </w:tcPr>
          <w:p w:rsidR="00450692" w:rsidRPr="00450692" w:rsidRDefault="00450692" w:rsidP="00450692">
            <w:pPr>
              <w:pStyle w:val="TableRowRIGHT"/>
            </w:pPr>
            <w:r w:rsidRPr="00450692">
              <w:t>492</w:t>
            </w:r>
          </w:p>
        </w:tc>
        <w:tc>
          <w:tcPr>
            <w:tcW w:w="1280" w:type="dxa"/>
            <w:noWrap/>
            <w:hideMark/>
          </w:tcPr>
          <w:p w:rsidR="00450692" w:rsidRPr="00450692" w:rsidRDefault="00450692" w:rsidP="00450692">
            <w:pPr>
              <w:pStyle w:val="TableRowRIGHT"/>
            </w:pPr>
            <w:r w:rsidRPr="00450692">
              <w:t>8.58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585</w:t>
            </w:r>
          </w:p>
        </w:tc>
        <w:tc>
          <w:tcPr>
            <w:tcW w:w="1100" w:type="dxa"/>
            <w:noWrap/>
            <w:hideMark/>
          </w:tcPr>
          <w:p w:rsidR="00450692" w:rsidRPr="00450692" w:rsidRDefault="00450692" w:rsidP="00450692">
            <w:pPr>
              <w:pStyle w:val="TableRowRIGHT"/>
            </w:pPr>
            <w:r w:rsidRPr="00450692">
              <w:t>120</w:t>
            </w:r>
          </w:p>
        </w:tc>
        <w:tc>
          <w:tcPr>
            <w:tcW w:w="1280" w:type="dxa"/>
            <w:noWrap/>
            <w:hideMark/>
          </w:tcPr>
          <w:p w:rsidR="00450692" w:rsidRPr="00450692" w:rsidRDefault="00450692" w:rsidP="00450692">
            <w:pPr>
              <w:pStyle w:val="TableRowRIGHT"/>
            </w:pPr>
            <w:r w:rsidRPr="00450692">
              <w:t>8.52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868</w:t>
            </w:r>
          </w:p>
        </w:tc>
        <w:tc>
          <w:tcPr>
            <w:tcW w:w="1100" w:type="dxa"/>
            <w:noWrap/>
            <w:hideMark/>
          </w:tcPr>
          <w:p w:rsidR="00450692" w:rsidRPr="00450692" w:rsidRDefault="00450692" w:rsidP="00450692">
            <w:pPr>
              <w:pStyle w:val="TableRowRIGHT"/>
            </w:pPr>
            <w:r w:rsidRPr="00450692">
              <w:t>122</w:t>
            </w:r>
          </w:p>
        </w:tc>
        <w:tc>
          <w:tcPr>
            <w:tcW w:w="1280" w:type="dxa"/>
            <w:noWrap/>
            <w:hideMark/>
          </w:tcPr>
          <w:p w:rsidR="00450692" w:rsidRPr="00450692" w:rsidRDefault="00450692" w:rsidP="00450692">
            <w:pPr>
              <w:pStyle w:val="TableRowRIGHT"/>
            </w:pPr>
            <w:r w:rsidRPr="00450692">
              <w:t>7.88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868</w:t>
            </w:r>
          </w:p>
        </w:tc>
        <w:tc>
          <w:tcPr>
            <w:tcW w:w="1100" w:type="dxa"/>
            <w:noWrap/>
            <w:hideMark/>
          </w:tcPr>
          <w:p w:rsidR="00450692" w:rsidRPr="00450692" w:rsidRDefault="00450692" w:rsidP="00450692">
            <w:pPr>
              <w:pStyle w:val="TableRowRIGHT"/>
            </w:pPr>
            <w:r w:rsidRPr="00450692">
              <w:t>156</w:t>
            </w:r>
          </w:p>
        </w:tc>
        <w:tc>
          <w:tcPr>
            <w:tcW w:w="1280" w:type="dxa"/>
            <w:noWrap/>
            <w:hideMark/>
          </w:tcPr>
          <w:p w:rsidR="00450692" w:rsidRPr="00450692" w:rsidRDefault="00450692" w:rsidP="00450692">
            <w:pPr>
              <w:pStyle w:val="TableRowRIGHT"/>
            </w:pPr>
            <w:r w:rsidRPr="00450692">
              <w:t>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109</w:t>
            </w:r>
          </w:p>
        </w:tc>
        <w:tc>
          <w:tcPr>
            <w:tcW w:w="1100" w:type="dxa"/>
            <w:noWrap/>
            <w:hideMark/>
          </w:tcPr>
          <w:p w:rsidR="00450692" w:rsidRPr="00450692" w:rsidRDefault="00450692" w:rsidP="00450692">
            <w:pPr>
              <w:pStyle w:val="TableRowRIGHT"/>
            </w:pPr>
            <w:r w:rsidRPr="00450692">
              <w:t>37.6</w:t>
            </w:r>
          </w:p>
        </w:tc>
        <w:tc>
          <w:tcPr>
            <w:tcW w:w="1280" w:type="dxa"/>
            <w:noWrap/>
            <w:hideMark/>
          </w:tcPr>
          <w:p w:rsidR="00450692" w:rsidRPr="00450692" w:rsidRDefault="00450692" w:rsidP="00450692">
            <w:pPr>
              <w:pStyle w:val="TableRowRIGHT"/>
            </w:pPr>
            <w:r w:rsidRPr="00450692">
              <w:t>8.26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78.5</w:t>
            </w:r>
          </w:p>
        </w:tc>
        <w:tc>
          <w:tcPr>
            <w:tcW w:w="1100" w:type="dxa"/>
            <w:noWrap/>
            <w:hideMark/>
          </w:tcPr>
          <w:p w:rsidR="00450692" w:rsidRPr="00450692" w:rsidRDefault="00450692" w:rsidP="00450692">
            <w:pPr>
              <w:pStyle w:val="TableRowRIGHT"/>
            </w:pPr>
            <w:r w:rsidRPr="00450692">
              <w:t>30.3</w:t>
            </w:r>
          </w:p>
        </w:tc>
        <w:tc>
          <w:tcPr>
            <w:tcW w:w="1280" w:type="dxa"/>
            <w:noWrap/>
            <w:hideMark/>
          </w:tcPr>
          <w:p w:rsidR="00450692" w:rsidRPr="00450692" w:rsidRDefault="00450692" w:rsidP="00450692">
            <w:pPr>
              <w:pStyle w:val="TableRowRIGHT"/>
            </w:pPr>
            <w:r w:rsidRPr="00450692">
              <w:t>8.83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67.3</w:t>
            </w:r>
          </w:p>
        </w:tc>
        <w:tc>
          <w:tcPr>
            <w:tcW w:w="1100" w:type="dxa"/>
            <w:noWrap/>
            <w:hideMark/>
          </w:tcPr>
          <w:p w:rsidR="00450692" w:rsidRPr="00450692" w:rsidRDefault="00450692" w:rsidP="00450692">
            <w:pPr>
              <w:pStyle w:val="TableRowRIGHT"/>
            </w:pPr>
            <w:r w:rsidRPr="00450692">
              <w:t>28.2</w:t>
            </w:r>
          </w:p>
        </w:tc>
        <w:tc>
          <w:tcPr>
            <w:tcW w:w="1280" w:type="dxa"/>
            <w:noWrap/>
            <w:hideMark/>
          </w:tcPr>
          <w:p w:rsidR="00450692" w:rsidRPr="00450692" w:rsidRDefault="00450692" w:rsidP="00450692">
            <w:pPr>
              <w:pStyle w:val="TableRowRIGHT"/>
            </w:pPr>
            <w:r w:rsidRPr="00450692">
              <w:t>11.78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48</w:t>
            </w:r>
          </w:p>
        </w:tc>
        <w:tc>
          <w:tcPr>
            <w:tcW w:w="1100" w:type="dxa"/>
            <w:noWrap/>
            <w:hideMark/>
          </w:tcPr>
          <w:p w:rsidR="00450692" w:rsidRPr="00450692" w:rsidRDefault="00450692" w:rsidP="00450692">
            <w:pPr>
              <w:pStyle w:val="TableRowRIGHT"/>
            </w:pPr>
            <w:r w:rsidRPr="00450692">
              <w:t>28.5</w:t>
            </w:r>
          </w:p>
        </w:tc>
        <w:tc>
          <w:tcPr>
            <w:tcW w:w="1280" w:type="dxa"/>
            <w:noWrap/>
            <w:hideMark/>
          </w:tcPr>
          <w:p w:rsidR="00450692" w:rsidRPr="00450692" w:rsidRDefault="00450692" w:rsidP="00450692">
            <w:pPr>
              <w:pStyle w:val="TableRowRIGHT"/>
            </w:pPr>
            <w:r w:rsidRPr="00450692">
              <w:t>11.69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90.9</w:t>
            </w:r>
          </w:p>
        </w:tc>
        <w:tc>
          <w:tcPr>
            <w:tcW w:w="1100" w:type="dxa"/>
            <w:noWrap/>
            <w:hideMark/>
          </w:tcPr>
          <w:p w:rsidR="00450692" w:rsidRPr="00450692" w:rsidRDefault="00450692" w:rsidP="00450692">
            <w:pPr>
              <w:pStyle w:val="TableRowRIGHT"/>
            </w:pPr>
            <w:r w:rsidRPr="00450692">
              <w:t>42.3</w:t>
            </w:r>
          </w:p>
        </w:tc>
        <w:tc>
          <w:tcPr>
            <w:tcW w:w="1280" w:type="dxa"/>
            <w:noWrap/>
            <w:hideMark/>
          </w:tcPr>
          <w:p w:rsidR="00450692" w:rsidRPr="00450692" w:rsidRDefault="00450692" w:rsidP="00450692">
            <w:pPr>
              <w:pStyle w:val="TableRowRIGHT"/>
            </w:pPr>
            <w:r w:rsidRPr="00450692">
              <w:t>12.86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137</w:t>
            </w:r>
          </w:p>
        </w:tc>
        <w:tc>
          <w:tcPr>
            <w:tcW w:w="1100" w:type="dxa"/>
            <w:noWrap/>
            <w:hideMark/>
          </w:tcPr>
          <w:p w:rsidR="00450692" w:rsidRPr="00450692" w:rsidRDefault="00450692" w:rsidP="00450692">
            <w:pPr>
              <w:pStyle w:val="TableRowRIGHT"/>
            </w:pPr>
            <w:r w:rsidRPr="00450692">
              <w:t>61.9</w:t>
            </w:r>
          </w:p>
        </w:tc>
        <w:tc>
          <w:tcPr>
            <w:tcW w:w="1280" w:type="dxa"/>
            <w:noWrap/>
            <w:hideMark/>
          </w:tcPr>
          <w:p w:rsidR="00450692" w:rsidRPr="00450692" w:rsidRDefault="00450692" w:rsidP="00450692">
            <w:pPr>
              <w:pStyle w:val="TableRowRIGHT"/>
            </w:pPr>
            <w:r w:rsidRPr="00450692">
              <w:t>25.34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189</w:t>
            </w:r>
          </w:p>
        </w:tc>
        <w:tc>
          <w:tcPr>
            <w:tcW w:w="1100" w:type="dxa"/>
            <w:noWrap/>
            <w:hideMark/>
          </w:tcPr>
          <w:p w:rsidR="00450692" w:rsidRPr="00450692" w:rsidRDefault="00450692" w:rsidP="00450692">
            <w:pPr>
              <w:pStyle w:val="TableRowRIGHT"/>
            </w:pPr>
            <w:r w:rsidRPr="00450692">
              <w:t>82.2</w:t>
            </w:r>
          </w:p>
        </w:tc>
        <w:tc>
          <w:tcPr>
            <w:tcW w:w="1280" w:type="dxa"/>
            <w:noWrap/>
            <w:hideMark/>
          </w:tcPr>
          <w:p w:rsidR="00450692" w:rsidRPr="00450692" w:rsidRDefault="00450692" w:rsidP="00450692">
            <w:pPr>
              <w:pStyle w:val="TableRowRIGHT"/>
            </w:pPr>
            <w:r w:rsidRPr="00450692">
              <w:t>29.34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160</w:t>
            </w:r>
          </w:p>
        </w:tc>
        <w:tc>
          <w:tcPr>
            <w:tcW w:w="1100" w:type="dxa"/>
            <w:noWrap/>
            <w:hideMark/>
          </w:tcPr>
          <w:p w:rsidR="00450692" w:rsidRPr="00450692" w:rsidRDefault="00450692" w:rsidP="00450692">
            <w:pPr>
              <w:pStyle w:val="TableRowRIGHT"/>
            </w:pPr>
            <w:r w:rsidRPr="00450692">
              <w:t>94</w:t>
            </w:r>
          </w:p>
        </w:tc>
        <w:tc>
          <w:tcPr>
            <w:tcW w:w="1280" w:type="dxa"/>
            <w:noWrap/>
            <w:hideMark/>
          </w:tcPr>
          <w:p w:rsidR="00450692" w:rsidRPr="00450692" w:rsidRDefault="00450692" w:rsidP="00450692">
            <w:pPr>
              <w:pStyle w:val="TableRowRIGHT"/>
            </w:pPr>
            <w:r w:rsidRPr="00450692">
              <w:t>27.34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315</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22.93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102</w:t>
            </w:r>
          </w:p>
        </w:tc>
        <w:tc>
          <w:tcPr>
            <w:tcW w:w="1100" w:type="dxa"/>
            <w:noWrap/>
            <w:hideMark/>
          </w:tcPr>
          <w:p w:rsidR="00450692" w:rsidRPr="00450692" w:rsidRDefault="00450692" w:rsidP="00450692">
            <w:pPr>
              <w:pStyle w:val="TableRowRIGHT"/>
            </w:pPr>
            <w:r w:rsidRPr="00450692">
              <w:t>60.5</w:t>
            </w:r>
          </w:p>
        </w:tc>
        <w:tc>
          <w:tcPr>
            <w:tcW w:w="1280" w:type="dxa"/>
            <w:noWrap/>
            <w:hideMark/>
          </w:tcPr>
          <w:p w:rsidR="00450692" w:rsidRPr="00450692" w:rsidRDefault="00450692" w:rsidP="00450692">
            <w:pPr>
              <w:pStyle w:val="TableRowRIGHT"/>
            </w:pPr>
            <w:r w:rsidRPr="00450692">
              <w:t>9.85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118</w:t>
            </w:r>
          </w:p>
        </w:tc>
        <w:tc>
          <w:tcPr>
            <w:tcW w:w="1280" w:type="dxa"/>
            <w:noWrap/>
            <w:hideMark/>
          </w:tcPr>
          <w:p w:rsidR="00450692" w:rsidRPr="00450692" w:rsidRDefault="00450692" w:rsidP="00450692">
            <w:pPr>
              <w:pStyle w:val="TableRowRIGHT"/>
            </w:pPr>
            <w:r w:rsidRPr="00450692">
              <w:t>8.68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433.5</w:t>
            </w:r>
          </w:p>
        </w:tc>
        <w:tc>
          <w:tcPr>
            <w:tcW w:w="1100" w:type="dxa"/>
            <w:noWrap/>
            <w:hideMark/>
          </w:tcPr>
          <w:p w:rsidR="00450692" w:rsidRPr="00450692" w:rsidRDefault="00450692" w:rsidP="00450692">
            <w:pPr>
              <w:pStyle w:val="TableRowRIGHT"/>
            </w:pPr>
            <w:r w:rsidRPr="00450692">
              <w:t>196</w:t>
            </w:r>
          </w:p>
        </w:tc>
        <w:tc>
          <w:tcPr>
            <w:tcW w:w="1280" w:type="dxa"/>
            <w:noWrap/>
            <w:hideMark/>
          </w:tcPr>
          <w:p w:rsidR="00450692" w:rsidRPr="00450692" w:rsidRDefault="00450692" w:rsidP="00450692">
            <w:pPr>
              <w:pStyle w:val="TableRowRIGHT"/>
            </w:pPr>
            <w:r w:rsidRPr="00450692">
              <w:t>7.19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186.5</w:t>
            </w:r>
          </w:p>
        </w:tc>
        <w:tc>
          <w:tcPr>
            <w:tcW w:w="1100" w:type="dxa"/>
            <w:noWrap/>
            <w:hideMark/>
          </w:tcPr>
          <w:p w:rsidR="00450692" w:rsidRPr="00450692" w:rsidRDefault="00450692" w:rsidP="00450692">
            <w:pPr>
              <w:pStyle w:val="TableRowRIGHT"/>
            </w:pPr>
            <w:r w:rsidRPr="00450692">
              <w:t>118</w:t>
            </w:r>
          </w:p>
        </w:tc>
        <w:tc>
          <w:tcPr>
            <w:tcW w:w="1280" w:type="dxa"/>
            <w:noWrap/>
            <w:hideMark/>
          </w:tcPr>
          <w:p w:rsidR="00450692" w:rsidRPr="00450692" w:rsidRDefault="00450692" w:rsidP="00450692">
            <w:pPr>
              <w:pStyle w:val="TableRowRIGHT"/>
            </w:pPr>
            <w:r w:rsidRPr="00450692">
              <w:t>7.27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798</w:t>
            </w:r>
          </w:p>
        </w:tc>
        <w:tc>
          <w:tcPr>
            <w:tcW w:w="1100" w:type="dxa"/>
            <w:noWrap/>
            <w:hideMark/>
          </w:tcPr>
          <w:p w:rsidR="00450692" w:rsidRPr="00450692" w:rsidRDefault="00450692" w:rsidP="00450692">
            <w:pPr>
              <w:pStyle w:val="TableRowRIGHT"/>
            </w:pPr>
            <w:r w:rsidRPr="00450692">
              <w:t>120</w:t>
            </w:r>
          </w:p>
        </w:tc>
        <w:tc>
          <w:tcPr>
            <w:tcW w:w="1280" w:type="dxa"/>
            <w:noWrap/>
            <w:hideMark/>
          </w:tcPr>
          <w:p w:rsidR="00450692" w:rsidRPr="00450692" w:rsidRDefault="00450692" w:rsidP="00450692">
            <w:pPr>
              <w:pStyle w:val="TableRowRIGHT"/>
            </w:pPr>
            <w:r w:rsidRPr="00450692">
              <w:t>4.89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38.6</w:t>
            </w:r>
          </w:p>
        </w:tc>
        <w:tc>
          <w:tcPr>
            <w:tcW w:w="1280" w:type="dxa"/>
            <w:noWrap/>
            <w:hideMark/>
          </w:tcPr>
          <w:p w:rsidR="00450692" w:rsidRPr="00450692" w:rsidRDefault="00450692" w:rsidP="00450692">
            <w:pPr>
              <w:pStyle w:val="TableRowRIGHT"/>
            </w:pPr>
            <w:r w:rsidRPr="00450692">
              <w:t>4.33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133</w:t>
            </w:r>
          </w:p>
        </w:tc>
        <w:tc>
          <w:tcPr>
            <w:tcW w:w="1100" w:type="dxa"/>
            <w:noWrap/>
            <w:hideMark/>
          </w:tcPr>
          <w:p w:rsidR="00450692" w:rsidRPr="00450692" w:rsidRDefault="00450692" w:rsidP="00450692">
            <w:pPr>
              <w:pStyle w:val="TableRowRIGHT"/>
            </w:pPr>
            <w:r w:rsidRPr="00450692">
              <w:t>45.4</w:t>
            </w:r>
          </w:p>
        </w:tc>
        <w:tc>
          <w:tcPr>
            <w:tcW w:w="1280" w:type="dxa"/>
            <w:noWrap/>
            <w:hideMark/>
          </w:tcPr>
          <w:p w:rsidR="00450692" w:rsidRPr="00450692" w:rsidRDefault="00450692" w:rsidP="00450692">
            <w:pPr>
              <w:pStyle w:val="TableRowRIGHT"/>
            </w:pPr>
            <w:r w:rsidRPr="00450692">
              <w:t>4.86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500</w:t>
            </w:r>
          </w:p>
        </w:tc>
        <w:tc>
          <w:tcPr>
            <w:tcW w:w="1100" w:type="dxa"/>
            <w:noWrap/>
            <w:hideMark/>
          </w:tcPr>
          <w:p w:rsidR="00450692" w:rsidRPr="00450692" w:rsidRDefault="00450692" w:rsidP="00450692">
            <w:pPr>
              <w:pStyle w:val="TableRowRIGHT"/>
            </w:pPr>
            <w:r w:rsidRPr="00450692">
              <w:t>79.2</w:t>
            </w:r>
          </w:p>
        </w:tc>
        <w:tc>
          <w:tcPr>
            <w:tcW w:w="1280" w:type="dxa"/>
            <w:noWrap/>
            <w:hideMark/>
          </w:tcPr>
          <w:p w:rsidR="00450692" w:rsidRPr="00450692" w:rsidRDefault="00450692" w:rsidP="00450692">
            <w:pPr>
              <w:pStyle w:val="TableRowRIGHT"/>
            </w:pPr>
            <w:r w:rsidRPr="00450692">
              <w:t>5.43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52.9</w:t>
            </w:r>
          </w:p>
        </w:tc>
        <w:tc>
          <w:tcPr>
            <w:tcW w:w="1280" w:type="dxa"/>
            <w:noWrap/>
            <w:hideMark/>
          </w:tcPr>
          <w:p w:rsidR="00450692" w:rsidRPr="00450692" w:rsidRDefault="00450692" w:rsidP="00450692">
            <w:pPr>
              <w:pStyle w:val="TableRowRIGHT"/>
            </w:pPr>
            <w:r w:rsidRPr="00450692">
              <w:t>4.19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404</w:t>
            </w:r>
          </w:p>
        </w:tc>
        <w:tc>
          <w:tcPr>
            <w:tcW w:w="1100" w:type="dxa"/>
            <w:noWrap/>
            <w:hideMark/>
          </w:tcPr>
          <w:p w:rsidR="00450692" w:rsidRPr="00450692" w:rsidRDefault="00450692" w:rsidP="00450692">
            <w:pPr>
              <w:pStyle w:val="TableRowRIGHT"/>
            </w:pPr>
            <w:r w:rsidRPr="00450692">
              <w:t>58.8</w:t>
            </w:r>
          </w:p>
        </w:tc>
        <w:tc>
          <w:tcPr>
            <w:tcW w:w="1280" w:type="dxa"/>
            <w:noWrap/>
            <w:hideMark/>
          </w:tcPr>
          <w:p w:rsidR="00450692" w:rsidRPr="00450692" w:rsidRDefault="00450692" w:rsidP="00450692">
            <w:pPr>
              <w:pStyle w:val="TableRowRIGHT"/>
            </w:pPr>
            <w:r w:rsidRPr="00450692">
              <w:t>4.23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68.8</w:t>
            </w:r>
          </w:p>
        </w:tc>
        <w:tc>
          <w:tcPr>
            <w:tcW w:w="1100" w:type="dxa"/>
            <w:noWrap/>
            <w:hideMark/>
          </w:tcPr>
          <w:p w:rsidR="00450692" w:rsidRPr="00450692" w:rsidRDefault="00450692" w:rsidP="00450692">
            <w:pPr>
              <w:pStyle w:val="TableRowRIGHT"/>
            </w:pPr>
            <w:r w:rsidRPr="00450692">
              <w:t>22.2</w:t>
            </w:r>
          </w:p>
        </w:tc>
        <w:tc>
          <w:tcPr>
            <w:tcW w:w="1280" w:type="dxa"/>
            <w:noWrap/>
            <w:hideMark/>
          </w:tcPr>
          <w:p w:rsidR="00450692" w:rsidRPr="00450692" w:rsidRDefault="00450692" w:rsidP="00450692">
            <w:pPr>
              <w:pStyle w:val="TableRowRIGHT"/>
            </w:pPr>
            <w:r w:rsidRPr="00450692">
              <w:t>3.8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109</w:t>
            </w:r>
          </w:p>
        </w:tc>
        <w:tc>
          <w:tcPr>
            <w:tcW w:w="1100" w:type="dxa"/>
            <w:noWrap/>
            <w:hideMark/>
          </w:tcPr>
          <w:p w:rsidR="00450692" w:rsidRPr="00450692" w:rsidRDefault="00450692" w:rsidP="00450692">
            <w:pPr>
              <w:pStyle w:val="TableRowRIGHT"/>
            </w:pPr>
            <w:r w:rsidRPr="00450692">
              <w:t>23.6</w:t>
            </w:r>
          </w:p>
        </w:tc>
        <w:tc>
          <w:tcPr>
            <w:tcW w:w="1280" w:type="dxa"/>
            <w:noWrap/>
            <w:hideMark/>
          </w:tcPr>
          <w:p w:rsidR="00450692" w:rsidRPr="00450692" w:rsidRDefault="00450692" w:rsidP="00450692">
            <w:pPr>
              <w:pStyle w:val="TableRowRIGHT"/>
            </w:pPr>
            <w:r w:rsidRPr="00450692">
              <w:t>4.35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90.2</w:t>
            </w:r>
          </w:p>
        </w:tc>
        <w:tc>
          <w:tcPr>
            <w:tcW w:w="1100" w:type="dxa"/>
            <w:noWrap/>
            <w:hideMark/>
          </w:tcPr>
          <w:p w:rsidR="00450692" w:rsidRPr="00450692" w:rsidRDefault="00450692" w:rsidP="00450692">
            <w:pPr>
              <w:pStyle w:val="TableRowRIGHT"/>
            </w:pPr>
            <w:r w:rsidRPr="00450692">
              <w:t>18.1</w:t>
            </w:r>
          </w:p>
        </w:tc>
        <w:tc>
          <w:tcPr>
            <w:tcW w:w="1280" w:type="dxa"/>
            <w:noWrap/>
            <w:hideMark/>
          </w:tcPr>
          <w:p w:rsidR="00450692" w:rsidRPr="00450692" w:rsidRDefault="00450692" w:rsidP="00450692">
            <w:pPr>
              <w:pStyle w:val="TableRowRIGHT"/>
            </w:pPr>
            <w:r w:rsidRPr="00450692">
              <w:t>4.37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114</w:t>
            </w:r>
          </w:p>
        </w:tc>
        <w:tc>
          <w:tcPr>
            <w:tcW w:w="1100" w:type="dxa"/>
            <w:noWrap/>
            <w:hideMark/>
          </w:tcPr>
          <w:p w:rsidR="00450692" w:rsidRPr="00450692" w:rsidRDefault="00450692" w:rsidP="00450692">
            <w:pPr>
              <w:pStyle w:val="TableRowRIGHT"/>
            </w:pPr>
            <w:r w:rsidRPr="00450692">
              <w:t>10.7</w:t>
            </w:r>
          </w:p>
        </w:tc>
        <w:tc>
          <w:tcPr>
            <w:tcW w:w="1280" w:type="dxa"/>
            <w:noWrap/>
            <w:hideMark/>
          </w:tcPr>
          <w:p w:rsidR="00450692" w:rsidRPr="00450692" w:rsidRDefault="00450692" w:rsidP="00450692">
            <w:pPr>
              <w:pStyle w:val="TableRowRIGHT"/>
            </w:pPr>
            <w:r w:rsidRPr="00450692">
              <w:t>5.65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42.9</w:t>
            </w:r>
          </w:p>
        </w:tc>
        <w:tc>
          <w:tcPr>
            <w:tcW w:w="1100" w:type="dxa"/>
            <w:noWrap/>
            <w:hideMark/>
          </w:tcPr>
          <w:p w:rsidR="00450692" w:rsidRPr="00450692" w:rsidRDefault="00450692" w:rsidP="00450692">
            <w:pPr>
              <w:pStyle w:val="TableRowRIGHT"/>
            </w:pPr>
            <w:r w:rsidRPr="00450692">
              <w:t>19.6</w:t>
            </w:r>
          </w:p>
        </w:tc>
        <w:tc>
          <w:tcPr>
            <w:tcW w:w="1280" w:type="dxa"/>
            <w:noWrap/>
            <w:hideMark/>
          </w:tcPr>
          <w:p w:rsidR="00450692" w:rsidRPr="00450692" w:rsidRDefault="00450692" w:rsidP="00450692">
            <w:pPr>
              <w:pStyle w:val="TableRowRIGHT"/>
            </w:pPr>
            <w:r w:rsidRPr="00450692">
              <w:t>5.19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108</w:t>
            </w:r>
          </w:p>
        </w:tc>
        <w:tc>
          <w:tcPr>
            <w:tcW w:w="1100" w:type="dxa"/>
            <w:noWrap/>
            <w:hideMark/>
          </w:tcPr>
          <w:p w:rsidR="00450692" w:rsidRPr="00450692" w:rsidRDefault="00450692" w:rsidP="00450692">
            <w:pPr>
              <w:pStyle w:val="TableRowRIGHT"/>
            </w:pPr>
            <w:r w:rsidRPr="00450692">
              <w:t>49.5</w:t>
            </w:r>
          </w:p>
        </w:tc>
        <w:tc>
          <w:tcPr>
            <w:tcW w:w="1280" w:type="dxa"/>
            <w:noWrap/>
            <w:hideMark/>
          </w:tcPr>
          <w:p w:rsidR="00450692" w:rsidRPr="00450692" w:rsidRDefault="00450692" w:rsidP="00450692">
            <w:pPr>
              <w:pStyle w:val="TableRowRIGHT"/>
            </w:pPr>
            <w:r w:rsidRPr="00450692">
              <w:t>5.39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184</w:t>
            </w:r>
          </w:p>
        </w:tc>
        <w:tc>
          <w:tcPr>
            <w:tcW w:w="1100" w:type="dxa"/>
            <w:noWrap/>
            <w:hideMark/>
          </w:tcPr>
          <w:p w:rsidR="00450692" w:rsidRPr="00450692" w:rsidRDefault="00450692" w:rsidP="00450692">
            <w:pPr>
              <w:pStyle w:val="TableRowRIGHT"/>
            </w:pPr>
            <w:r w:rsidRPr="00450692">
              <w:t>52.4</w:t>
            </w:r>
          </w:p>
        </w:tc>
        <w:tc>
          <w:tcPr>
            <w:tcW w:w="1280" w:type="dxa"/>
            <w:noWrap/>
            <w:hideMark/>
          </w:tcPr>
          <w:p w:rsidR="00450692" w:rsidRPr="00450692" w:rsidRDefault="00450692" w:rsidP="00450692">
            <w:pPr>
              <w:pStyle w:val="TableRowRIGHT"/>
            </w:pPr>
            <w:r w:rsidRPr="00450692">
              <w:t>29.19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49.6</w:t>
            </w:r>
          </w:p>
        </w:tc>
        <w:tc>
          <w:tcPr>
            <w:tcW w:w="1280" w:type="dxa"/>
            <w:noWrap/>
            <w:hideMark/>
          </w:tcPr>
          <w:p w:rsidR="00450692" w:rsidRPr="00450692" w:rsidRDefault="00450692" w:rsidP="00450692">
            <w:pPr>
              <w:pStyle w:val="TableRowRIGHT"/>
            </w:pPr>
            <w:r w:rsidRPr="00450692">
              <w:t>27.59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65.3</w:t>
            </w:r>
          </w:p>
        </w:tc>
        <w:tc>
          <w:tcPr>
            <w:tcW w:w="1280" w:type="dxa"/>
            <w:noWrap/>
            <w:hideMark/>
          </w:tcPr>
          <w:p w:rsidR="00450692" w:rsidRPr="00450692" w:rsidRDefault="00450692" w:rsidP="00450692">
            <w:pPr>
              <w:pStyle w:val="TableRowRIGHT"/>
            </w:pPr>
            <w:r w:rsidRPr="00450692">
              <w:t>16.71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73.6</w:t>
            </w:r>
          </w:p>
        </w:tc>
        <w:tc>
          <w:tcPr>
            <w:tcW w:w="1100" w:type="dxa"/>
            <w:noWrap/>
            <w:hideMark/>
          </w:tcPr>
          <w:p w:rsidR="00450692" w:rsidRPr="00450692" w:rsidRDefault="00450692" w:rsidP="00450692">
            <w:pPr>
              <w:pStyle w:val="TableRowRIGHT"/>
            </w:pPr>
            <w:r w:rsidRPr="00450692">
              <w:t>50.1</w:t>
            </w:r>
          </w:p>
        </w:tc>
        <w:tc>
          <w:tcPr>
            <w:tcW w:w="1280" w:type="dxa"/>
            <w:noWrap/>
            <w:hideMark/>
          </w:tcPr>
          <w:p w:rsidR="00450692" w:rsidRPr="00450692" w:rsidRDefault="00450692" w:rsidP="00450692">
            <w:pPr>
              <w:pStyle w:val="TableRowRIGHT"/>
            </w:pPr>
            <w:r w:rsidRPr="00450692">
              <w:t>11.85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270.5</w:t>
            </w:r>
          </w:p>
        </w:tc>
        <w:tc>
          <w:tcPr>
            <w:tcW w:w="1100" w:type="dxa"/>
            <w:noWrap/>
            <w:hideMark/>
          </w:tcPr>
          <w:p w:rsidR="00450692" w:rsidRPr="00450692" w:rsidRDefault="00450692" w:rsidP="00450692">
            <w:pPr>
              <w:pStyle w:val="TableRowRIGHT"/>
            </w:pPr>
            <w:r w:rsidRPr="00450692">
              <w:t>53</w:t>
            </w:r>
          </w:p>
        </w:tc>
        <w:tc>
          <w:tcPr>
            <w:tcW w:w="1280" w:type="dxa"/>
            <w:noWrap/>
            <w:hideMark/>
          </w:tcPr>
          <w:p w:rsidR="00450692" w:rsidRPr="00450692" w:rsidRDefault="00450692" w:rsidP="00450692">
            <w:pPr>
              <w:pStyle w:val="TableRowRIGHT"/>
            </w:pPr>
            <w:r w:rsidRPr="00450692">
              <w:t>13.07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132</w:t>
            </w:r>
          </w:p>
        </w:tc>
        <w:tc>
          <w:tcPr>
            <w:tcW w:w="1100" w:type="dxa"/>
            <w:noWrap/>
            <w:hideMark/>
          </w:tcPr>
          <w:p w:rsidR="00450692" w:rsidRPr="00450692" w:rsidRDefault="00450692" w:rsidP="00450692">
            <w:pPr>
              <w:pStyle w:val="TableRowRIGHT"/>
            </w:pPr>
            <w:r w:rsidRPr="00450692">
              <w:t>52.6</w:t>
            </w:r>
          </w:p>
        </w:tc>
        <w:tc>
          <w:tcPr>
            <w:tcW w:w="1280" w:type="dxa"/>
            <w:noWrap/>
            <w:hideMark/>
          </w:tcPr>
          <w:p w:rsidR="00450692" w:rsidRPr="00450692" w:rsidRDefault="00450692" w:rsidP="00450692">
            <w:pPr>
              <w:pStyle w:val="TableRowRIGHT"/>
            </w:pPr>
            <w:r w:rsidRPr="00450692">
              <w:t>7.29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261.5</w:t>
            </w:r>
          </w:p>
        </w:tc>
        <w:tc>
          <w:tcPr>
            <w:tcW w:w="1100" w:type="dxa"/>
            <w:noWrap/>
            <w:hideMark/>
          </w:tcPr>
          <w:p w:rsidR="00450692" w:rsidRPr="00450692" w:rsidRDefault="00450692" w:rsidP="00450692">
            <w:pPr>
              <w:pStyle w:val="TableRowRIGHT"/>
            </w:pPr>
            <w:r w:rsidRPr="00450692">
              <w:t>51.5</w:t>
            </w:r>
          </w:p>
        </w:tc>
        <w:tc>
          <w:tcPr>
            <w:tcW w:w="1280" w:type="dxa"/>
            <w:noWrap/>
            <w:hideMark/>
          </w:tcPr>
          <w:p w:rsidR="00450692" w:rsidRPr="00450692" w:rsidRDefault="00450692" w:rsidP="00450692">
            <w:pPr>
              <w:pStyle w:val="TableRowRIGHT"/>
            </w:pPr>
            <w:r w:rsidRPr="00450692">
              <w:t>8.25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125.5</w:t>
            </w:r>
          </w:p>
        </w:tc>
        <w:tc>
          <w:tcPr>
            <w:tcW w:w="1100" w:type="dxa"/>
            <w:noWrap/>
            <w:hideMark/>
          </w:tcPr>
          <w:p w:rsidR="00450692" w:rsidRPr="00450692" w:rsidRDefault="00450692" w:rsidP="00450692">
            <w:pPr>
              <w:pStyle w:val="TableRowRIGHT"/>
            </w:pPr>
            <w:r w:rsidRPr="00450692">
              <w:t>38.4</w:t>
            </w:r>
          </w:p>
        </w:tc>
        <w:tc>
          <w:tcPr>
            <w:tcW w:w="1280" w:type="dxa"/>
            <w:noWrap/>
            <w:hideMark/>
          </w:tcPr>
          <w:p w:rsidR="00450692" w:rsidRPr="00450692" w:rsidRDefault="00450692" w:rsidP="00450692">
            <w:pPr>
              <w:pStyle w:val="TableRowRIGHT"/>
            </w:pPr>
            <w:r w:rsidRPr="00450692">
              <w:t>5.79</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68.7</w:t>
            </w:r>
          </w:p>
        </w:tc>
        <w:tc>
          <w:tcPr>
            <w:tcW w:w="1100" w:type="dxa"/>
            <w:noWrap/>
            <w:hideMark/>
          </w:tcPr>
          <w:p w:rsidR="00450692" w:rsidRPr="00450692" w:rsidRDefault="00450692" w:rsidP="00450692">
            <w:pPr>
              <w:pStyle w:val="TableRowRIGHT"/>
            </w:pPr>
            <w:r w:rsidRPr="00450692">
              <w:t>53.7</w:t>
            </w:r>
          </w:p>
        </w:tc>
        <w:tc>
          <w:tcPr>
            <w:tcW w:w="1280" w:type="dxa"/>
            <w:noWrap/>
            <w:hideMark/>
          </w:tcPr>
          <w:p w:rsidR="00450692" w:rsidRPr="00450692" w:rsidRDefault="00450692" w:rsidP="00450692">
            <w:pPr>
              <w:pStyle w:val="TableRowRIGHT"/>
            </w:pPr>
            <w:r w:rsidRPr="00450692">
              <w:t>24.78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226</w:t>
            </w:r>
          </w:p>
        </w:tc>
        <w:tc>
          <w:tcPr>
            <w:tcW w:w="1100" w:type="dxa"/>
            <w:noWrap/>
            <w:hideMark/>
          </w:tcPr>
          <w:p w:rsidR="00450692" w:rsidRPr="00450692" w:rsidRDefault="00450692" w:rsidP="00450692">
            <w:pPr>
              <w:pStyle w:val="TableRowRIGHT"/>
            </w:pPr>
            <w:r w:rsidRPr="00450692">
              <w:t>108</w:t>
            </w:r>
          </w:p>
        </w:tc>
        <w:tc>
          <w:tcPr>
            <w:tcW w:w="1280" w:type="dxa"/>
            <w:noWrap/>
            <w:hideMark/>
          </w:tcPr>
          <w:p w:rsidR="00450692" w:rsidRPr="00450692" w:rsidRDefault="00450692" w:rsidP="00450692">
            <w:pPr>
              <w:pStyle w:val="TableRowRIGHT"/>
            </w:pPr>
            <w:r w:rsidRPr="00450692">
              <w:t>20.6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7541EF" w:rsidP="00450692">
            <w:pPr>
              <w:pStyle w:val="TableRowLEFT"/>
            </w:pPr>
            <w:r>
              <w:t>1</w:t>
            </w:r>
          </w:p>
        </w:tc>
        <w:tc>
          <w:tcPr>
            <w:tcW w:w="960" w:type="dxa"/>
            <w:noWrap/>
            <w:hideMark/>
          </w:tcPr>
          <w:p w:rsidR="00450692" w:rsidRPr="00450692" w:rsidRDefault="00450692" w:rsidP="00450692">
            <w:pPr>
              <w:pStyle w:val="TableRowRIGHT"/>
            </w:pPr>
            <w:r w:rsidRPr="00450692">
              <w:t>132</w:t>
            </w:r>
          </w:p>
        </w:tc>
        <w:tc>
          <w:tcPr>
            <w:tcW w:w="1100" w:type="dxa"/>
            <w:noWrap/>
            <w:hideMark/>
          </w:tcPr>
          <w:p w:rsidR="00450692" w:rsidRPr="00450692" w:rsidRDefault="00450692" w:rsidP="00450692">
            <w:pPr>
              <w:pStyle w:val="TableRowRIGHT"/>
            </w:pPr>
            <w:r w:rsidRPr="00450692">
              <w:t>82.9</w:t>
            </w:r>
          </w:p>
        </w:tc>
        <w:tc>
          <w:tcPr>
            <w:tcW w:w="1280" w:type="dxa"/>
            <w:noWrap/>
            <w:hideMark/>
          </w:tcPr>
          <w:p w:rsidR="00450692" w:rsidRPr="00450692" w:rsidRDefault="00450692" w:rsidP="00450692">
            <w:pPr>
              <w:pStyle w:val="TableRowRIGHT"/>
            </w:pPr>
            <w:r w:rsidRPr="00450692">
              <w:t>23.56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33.6</w:t>
            </w:r>
          </w:p>
        </w:tc>
        <w:tc>
          <w:tcPr>
            <w:tcW w:w="1100" w:type="dxa"/>
            <w:noWrap/>
            <w:hideMark/>
          </w:tcPr>
          <w:p w:rsidR="00450692" w:rsidRPr="00450692" w:rsidRDefault="00450692" w:rsidP="00450692">
            <w:pPr>
              <w:pStyle w:val="TableRowRIGHT"/>
            </w:pPr>
            <w:r w:rsidRPr="00450692">
              <w:t>26.6</w:t>
            </w:r>
          </w:p>
        </w:tc>
        <w:tc>
          <w:tcPr>
            <w:tcW w:w="1280" w:type="dxa"/>
            <w:noWrap/>
            <w:hideMark/>
          </w:tcPr>
          <w:p w:rsidR="00450692" w:rsidRPr="00450692" w:rsidRDefault="00450692" w:rsidP="00450692">
            <w:pPr>
              <w:pStyle w:val="TableRowRIGHT"/>
            </w:pPr>
            <w:r w:rsidRPr="00450692">
              <w:t>21.68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60</w:t>
            </w:r>
          </w:p>
        </w:tc>
        <w:tc>
          <w:tcPr>
            <w:tcW w:w="1100" w:type="dxa"/>
            <w:noWrap/>
            <w:hideMark/>
          </w:tcPr>
          <w:p w:rsidR="00450692" w:rsidRPr="00450692" w:rsidRDefault="00450692" w:rsidP="00450692">
            <w:pPr>
              <w:pStyle w:val="TableRowRIGHT"/>
            </w:pPr>
            <w:r w:rsidRPr="00450692">
              <w:t>38.4</w:t>
            </w:r>
          </w:p>
        </w:tc>
        <w:tc>
          <w:tcPr>
            <w:tcW w:w="1280" w:type="dxa"/>
            <w:noWrap/>
            <w:hideMark/>
          </w:tcPr>
          <w:p w:rsidR="00450692" w:rsidRPr="00450692" w:rsidRDefault="00450692" w:rsidP="00450692">
            <w:pPr>
              <w:pStyle w:val="TableRowRIGHT"/>
            </w:pPr>
            <w:r w:rsidRPr="00450692">
              <w:t>14.84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38.4</w:t>
            </w:r>
          </w:p>
        </w:tc>
        <w:tc>
          <w:tcPr>
            <w:tcW w:w="1100" w:type="dxa"/>
            <w:noWrap/>
            <w:hideMark/>
          </w:tcPr>
          <w:p w:rsidR="00450692" w:rsidRPr="00450692" w:rsidRDefault="00450692" w:rsidP="00450692">
            <w:pPr>
              <w:pStyle w:val="TableRowRIGHT"/>
            </w:pPr>
            <w:r w:rsidRPr="00450692">
              <w:t>37</w:t>
            </w:r>
          </w:p>
        </w:tc>
        <w:tc>
          <w:tcPr>
            <w:tcW w:w="1280" w:type="dxa"/>
            <w:noWrap/>
            <w:hideMark/>
          </w:tcPr>
          <w:p w:rsidR="00450692" w:rsidRPr="00450692" w:rsidRDefault="00450692" w:rsidP="00450692">
            <w:pPr>
              <w:pStyle w:val="TableRowRIGHT"/>
            </w:pPr>
            <w:r w:rsidRPr="00450692">
              <w:t>10.52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6/6/2017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34.1</w:t>
            </w:r>
          </w:p>
        </w:tc>
        <w:tc>
          <w:tcPr>
            <w:tcW w:w="1100" w:type="dxa"/>
            <w:noWrap/>
            <w:hideMark/>
          </w:tcPr>
          <w:p w:rsidR="00450692" w:rsidRPr="00450692" w:rsidRDefault="00450692" w:rsidP="00450692">
            <w:pPr>
              <w:pStyle w:val="TableRowRIGHT"/>
            </w:pPr>
            <w:r w:rsidRPr="00450692">
              <w:t>21.4</w:t>
            </w:r>
          </w:p>
        </w:tc>
        <w:tc>
          <w:tcPr>
            <w:tcW w:w="1280" w:type="dxa"/>
            <w:noWrap/>
            <w:hideMark/>
          </w:tcPr>
          <w:p w:rsidR="00450692" w:rsidRPr="00450692" w:rsidRDefault="00450692" w:rsidP="00450692">
            <w:pPr>
              <w:pStyle w:val="TableRowRIGHT"/>
            </w:pPr>
            <w:r w:rsidRPr="00450692">
              <w:t>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15453B" w:rsidP="00450692">
            <w:pPr>
              <w:pStyle w:val="TableRowLEFT"/>
            </w:pPr>
            <w:r>
              <w:t>1+2+</w:t>
            </w:r>
            <w:r w:rsidR="00450692" w:rsidRPr="00450692">
              <w:t>3</w:t>
            </w:r>
          </w:p>
        </w:tc>
        <w:tc>
          <w:tcPr>
            <w:tcW w:w="960" w:type="dxa"/>
            <w:noWrap/>
            <w:hideMark/>
          </w:tcPr>
          <w:p w:rsidR="00450692" w:rsidRPr="00450692" w:rsidRDefault="00450692" w:rsidP="00450692">
            <w:pPr>
              <w:pStyle w:val="TableRowRIGHT"/>
            </w:pPr>
            <w:r w:rsidRPr="00450692">
              <w:t>67.6</w:t>
            </w:r>
          </w:p>
        </w:tc>
        <w:tc>
          <w:tcPr>
            <w:tcW w:w="1100" w:type="dxa"/>
            <w:noWrap/>
            <w:hideMark/>
          </w:tcPr>
          <w:p w:rsidR="00450692" w:rsidRPr="00450692" w:rsidRDefault="00450692" w:rsidP="00450692">
            <w:pPr>
              <w:pStyle w:val="TableRowRIGHT"/>
            </w:pPr>
            <w:r w:rsidRPr="00450692">
              <w:t>49.6</w:t>
            </w:r>
          </w:p>
        </w:tc>
        <w:tc>
          <w:tcPr>
            <w:tcW w:w="1280" w:type="dxa"/>
            <w:noWrap/>
            <w:hideMark/>
          </w:tcPr>
          <w:p w:rsidR="00450692" w:rsidRPr="00450692" w:rsidRDefault="00450692" w:rsidP="00450692">
            <w:pPr>
              <w:pStyle w:val="TableRowRIGHT"/>
            </w:pPr>
            <w:r w:rsidRPr="00450692">
              <w:t>12.68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61.2</w:t>
            </w:r>
          </w:p>
        </w:tc>
        <w:tc>
          <w:tcPr>
            <w:tcW w:w="1100" w:type="dxa"/>
            <w:noWrap/>
            <w:hideMark/>
          </w:tcPr>
          <w:p w:rsidR="00450692" w:rsidRPr="00450692" w:rsidRDefault="00450692" w:rsidP="00450692">
            <w:pPr>
              <w:pStyle w:val="TableRowRIGHT"/>
            </w:pPr>
            <w:r w:rsidRPr="00450692">
              <w:t>40.6</w:t>
            </w:r>
          </w:p>
        </w:tc>
        <w:tc>
          <w:tcPr>
            <w:tcW w:w="1280" w:type="dxa"/>
            <w:noWrap/>
            <w:hideMark/>
          </w:tcPr>
          <w:p w:rsidR="00450692" w:rsidRPr="00450692" w:rsidRDefault="00450692" w:rsidP="00450692">
            <w:pPr>
              <w:pStyle w:val="TableRowRIGHT"/>
            </w:pPr>
            <w:r w:rsidRPr="00450692">
              <w:t>14.48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345</w:t>
            </w:r>
          </w:p>
        </w:tc>
        <w:tc>
          <w:tcPr>
            <w:tcW w:w="1100" w:type="dxa"/>
            <w:noWrap/>
            <w:hideMark/>
          </w:tcPr>
          <w:p w:rsidR="00450692" w:rsidRPr="00450692" w:rsidRDefault="00450692" w:rsidP="00450692">
            <w:pPr>
              <w:pStyle w:val="TableRowRIGHT"/>
            </w:pPr>
            <w:r w:rsidRPr="00450692">
              <w:t>285.3</w:t>
            </w:r>
          </w:p>
        </w:tc>
        <w:tc>
          <w:tcPr>
            <w:tcW w:w="1280" w:type="dxa"/>
            <w:noWrap/>
            <w:hideMark/>
          </w:tcPr>
          <w:p w:rsidR="00450692" w:rsidRPr="00450692" w:rsidRDefault="00450692" w:rsidP="00450692">
            <w:pPr>
              <w:pStyle w:val="TableRowRIGHT"/>
            </w:pPr>
            <w:r w:rsidRPr="00450692">
              <w:t>34.73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408</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27.73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79.7</w:t>
            </w:r>
          </w:p>
        </w:tc>
        <w:tc>
          <w:tcPr>
            <w:tcW w:w="1100" w:type="dxa"/>
            <w:noWrap/>
            <w:hideMark/>
          </w:tcPr>
          <w:p w:rsidR="00450692" w:rsidRPr="00450692" w:rsidRDefault="00450692" w:rsidP="00450692">
            <w:pPr>
              <w:pStyle w:val="TableRowRIGHT"/>
            </w:pPr>
            <w:r w:rsidRPr="00450692">
              <w:t>57.2</w:t>
            </w:r>
          </w:p>
        </w:tc>
        <w:tc>
          <w:tcPr>
            <w:tcW w:w="1280" w:type="dxa"/>
            <w:noWrap/>
            <w:hideMark/>
          </w:tcPr>
          <w:p w:rsidR="00450692" w:rsidRPr="00450692" w:rsidRDefault="00450692" w:rsidP="00450692">
            <w:pPr>
              <w:pStyle w:val="TableRowRIGHT"/>
            </w:pPr>
            <w:r w:rsidRPr="00450692">
              <w:t>24.83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595</w:t>
            </w:r>
          </w:p>
        </w:tc>
        <w:tc>
          <w:tcPr>
            <w:tcW w:w="1100" w:type="dxa"/>
            <w:noWrap/>
            <w:hideMark/>
          </w:tcPr>
          <w:p w:rsidR="00450692" w:rsidRPr="00450692" w:rsidRDefault="00450692" w:rsidP="00450692">
            <w:pPr>
              <w:pStyle w:val="TableRowRIGHT"/>
            </w:pPr>
            <w:r w:rsidRPr="00450692">
              <w:t>452</w:t>
            </w:r>
          </w:p>
        </w:tc>
        <w:tc>
          <w:tcPr>
            <w:tcW w:w="1280" w:type="dxa"/>
            <w:noWrap/>
            <w:hideMark/>
          </w:tcPr>
          <w:p w:rsidR="00450692" w:rsidRPr="00450692" w:rsidRDefault="00450692" w:rsidP="00450692">
            <w:pPr>
              <w:pStyle w:val="TableRowRIGHT"/>
            </w:pPr>
            <w:r w:rsidRPr="00450692">
              <w:t>21.23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210</w:t>
            </w:r>
          </w:p>
        </w:tc>
        <w:tc>
          <w:tcPr>
            <w:tcW w:w="1100" w:type="dxa"/>
            <w:noWrap/>
            <w:hideMark/>
          </w:tcPr>
          <w:p w:rsidR="00450692" w:rsidRPr="00450692" w:rsidRDefault="00450692" w:rsidP="00450692">
            <w:pPr>
              <w:pStyle w:val="TableRowRIGHT"/>
            </w:pPr>
            <w:r w:rsidRPr="00450692">
              <w:t>181</w:t>
            </w:r>
          </w:p>
        </w:tc>
        <w:tc>
          <w:tcPr>
            <w:tcW w:w="1280" w:type="dxa"/>
            <w:noWrap/>
            <w:hideMark/>
          </w:tcPr>
          <w:p w:rsidR="00450692" w:rsidRPr="00450692" w:rsidRDefault="00450692" w:rsidP="00450692">
            <w:pPr>
              <w:pStyle w:val="TableRowRIGHT"/>
            </w:pPr>
            <w:r w:rsidRPr="00450692">
              <w:t>23.63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134</w:t>
            </w:r>
          </w:p>
        </w:tc>
        <w:tc>
          <w:tcPr>
            <w:tcW w:w="1100" w:type="dxa"/>
            <w:noWrap/>
            <w:hideMark/>
          </w:tcPr>
          <w:p w:rsidR="00450692" w:rsidRPr="00450692" w:rsidRDefault="00450692" w:rsidP="00450692">
            <w:pPr>
              <w:pStyle w:val="TableRowRIGHT"/>
            </w:pPr>
            <w:r w:rsidRPr="00450692">
              <w:t>100</w:t>
            </w:r>
          </w:p>
        </w:tc>
        <w:tc>
          <w:tcPr>
            <w:tcW w:w="1280" w:type="dxa"/>
            <w:noWrap/>
            <w:hideMark/>
          </w:tcPr>
          <w:p w:rsidR="00450692" w:rsidRPr="00450692" w:rsidRDefault="00450692" w:rsidP="00450692">
            <w:pPr>
              <w:pStyle w:val="TableRowRIGHT"/>
            </w:pPr>
            <w:r w:rsidRPr="00450692">
              <w:t>24.58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565</w:t>
            </w:r>
          </w:p>
        </w:tc>
        <w:tc>
          <w:tcPr>
            <w:tcW w:w="1100" w:type="dxa"/>
            <w:noWrap/>
            <w:hideMark/>
          </w:tcPr>
          <w:p w:rsidR="00450692" w:rsidRPr="00450692" w:rsidRDefault="00450692" w:rsidP="00450692">
            <w:pPr>
              <w:pStyle w:val="TableRowRIGHT"/>
            </w:pPr>
            <w:r w:rsidRPr="00450692">
              <w:t>493</w:t>
            </w:r>
          </w:p>
        </w:tc>
        <w:tc>
          <w:tcPr>
            <w:tcW w:w="1280" w:type="dxa"/>
            <w:noWrap/>
            <w:hideMark/>
          </w:tcPr>
          <w:p w:rsidR="00450692" w:rsidRPr="00450692" w:rsidRDefault="00450692" w:rsidP="00450692">
            <w:pPr>
              <w:pStyle w:val="TableRowRIGHT"/>
            </w:pPr>
            <w:r w:rsidRPr="00450692">
              <w:t>23.7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104</w:t>
            </w:r>
          </w:p>
        </w:tc>
        <w:tc>
          <w:tcPr>
            <w:tcW w:w="1280" w:type="dxa"/>
            <w:noWrap/>
            <w:hideMark/>
          </w:tcPr>
          <w:p w:rsidR="00450692" w:rsidRPr="00450692" w:rsidRDefault="00450692" w:rsidP="00450692">
            <w:pPr>
              <w:pStyle w:val="TableRowRIGHT"/>
            </w:pPr>
            <w:r w:rsidRPr="00450692">
              <w:t>29.55</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195</w:t>
            </w:r>
          </w:p>
        </w:tc>
        <w:tc>
          <w:tcPr>
            <w:tcW w:w="1100" w:type="dxa"/>
            <w:noWrap/>
            <w:hideMark/>
          </w:tcPr>
          <w:p w:rsidR="00450692" w:rsidRPr="00450692" w:rsidRDefault="00450692" w:rsidP="00450692">
            <w:pPr>
              <w:pStyle w:val="TableRowRIGHT"/>
            </w:pPr>
            <w:r w:rsidRPr="00450692">
              <w:t>131</w:t>
            </w:r>
          </w:p>
        </w:tc>
        <w:tc>
          <w:tcPr>
            <w:tcW w:w="1280" w:type="dxa"/>
            <w:noWrap/>
            <w:hideMark/>
          </w:tcPr>
          <w:p w:rsidR="00450692" w:rsidRPr="00450692" w:rsidRDefault="00450692" w:rsidP="00450692">
            <w:pPr>
              <w:pStyle w:val="TableRowRIGHT"/>
            </w:pPr>
            <w:r w:rsidRPr="00450692">
              <w:t>33.47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192</w:t>
            </w:r>
          </w:p>
        </w:tc>
        <w:tc>
          <w:tcPr>
            <w:tcW w:w="1100" w:type="dxa"/>
            <w:noWrap/>
            <w:hideMark/>
          </w:tcPr>
          <w:p w:rsidR="00450692" w:rsidRPr="00450692" w:rsidRDefault="00450692" w:rsidP="00450692">
            <w:pPr>
              <w:pStyle w:val="TableRowRIGHT"/>
            </w:pPr>
            <w:r w:rsidRPr="00450692">
              <w:t>76.3</w:t>
            </w:r>
          </w:p>
        </w:tc>
        <w:tc>
          <w:tcPr>
            <w:tcW w:w="1280" w:type="dxa"/>
            <w:noWrap/>
            <w:hideMark/>
          </w:tcPr>
          <w:p w:rsidR="00450692" w:rsidRPr="00450692" w:rsidRDefault="00450692" w:rsidP="00450692">
            <w:pPr>
              <w:pStyle w:val="TableRowRIGHT"/>
            </w:pPr>
            <w:r w:rsidRPr="00450692">
              <w:t>20.71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117</w:t>
            </w:r>
          </w:p>
        </w:tc>
        <w:tc>
          <w:tcPr>
            <w:tcW w:w="1100" w:type="dxa"/>
            <w:noWrap/>
            <w:hideMark/>
          </w:tcPr>
          <w:p w:rsidR="00450692" w:rsidRPr="00450692" w:rsidRDefault="00450692" w:rsidP="00450692">
            <w:pPr>
              <w:pStyle w:val="TableRowRIGHT"/>
            </w:pPr>
            <w:r w:rsidRPr="00450692">
              <w:t>70.1</w:t>
            </w:r>
          </w:p>
        </w:tc>
        <w:tc>
          <w:tcPr>
            <w:tcW w:w="1280" w:type="dxa"/>
            <w:noWrap/>
            <w:hideMark/>
          </w:tcPr>
          <w:p w:rsidR="00450692" w:rsidRPr="00450692" w:rsidRDefault="00450692" w:rsidP="00450692">
            <w:pPr>
              <w:pStyle w:val="TableRowRIGHT"/>
            </w:pPr>
            <w:r w:rsidRPr="00450692">
              <w:t>24.03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321</w:t>
            </w:r>
          </w:p>
        </w:tc>
        <w:tc>
          <w:tcPr>
            <w:tcW w:w="1100" w:type="dxa"/>
            <w:noWrap/>
            <w:hideMark/>
          </w:tcPr>
          <w:p w:rsidR="00450692" w:rsidRPr="00450692" w:rsidRDefault="00450692" w:rsidP="00450692">
            <w:pPr>
              <w:pStyle w:val="TableRowRIGHT"/>
            </w:pPr>
            <w:r w:rsidRPr="00450692">
              <w:t>164</w:t>
            </w:r>
          </w:p>
        </w:tc>
        <w:tc>
          <w:tcPr>
            <w:tcW w:w="1280" w:type="dxa"/>
            <w:noWrap/>
            <w:hideMark/>
          </w:tcPr>
          <w:p w:rsidR="00450692" w:rsidRPr="00450692" w:rsidRDefault="00450692" w:rsidP="00450692">
            <w:pPr>
              <w:pStyle w:val="TableRowRIGHT"/>
            </w:pPr>
            <w:r w:rsidRPr="00450692">
              <w:t>25.2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150</w:t>
            </w:r>
          </w:p>
        </w:tc>
        <w:tc>
          <w:tcPr>
            <w:tcW w:w="1100" w:type="dxa"/>
            <w:noWrap/>
            <w:hideMark/>
          </w:tcPr>
          <w:p w:rsidR="00450692" w:rsidRPr="00450692" w:rsidRDefault="00450692" w:rsidP="00450692">
            <w:pPr>
              <w:pStyle w:val="TableRowRIGHT"/>
            </w:pPr>
            <w:r w:rsidRPr="00450692">
              <w:t>100</w:t>
            </w:r>
          </w:p>
        </w:tc>
        <w:tc>
          <w:tcPr>
            <w:tcW w:w="1280" w:type="dxa"/>
            <w:noWrap/>
            <w:hideMark/>
          </w:tcPr>
          <w:p w:rsidR="00450692" w:rsidRPr="00450692" w:rsidRDefault="00450692" w:rsidP="00450692">
            <w:pPr>
              <w:pStyle w:val="TableRowRIGHT"/>
            </w:pPr>
            <w:r w:rsidRPr="00450692">
              <w:t>28.2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98.1</w:t>
            </w:r>
          </w:p>
        </w:tc>
        <w:tc>
          <w:tcPr>
            <w:tcW w:w="1280" w:type="dxa"/>
            <w:noWrap/>
            <w:hideMark/>
          </w:tcPr>
          <w:p w:rsidR="00450692" w:rsidRPr="00450692" w:rsidRDefault="00450692" w:rsidP="00450692">
            <w:pPr>
              <w:pStyle w:val="TableRowRIGHT"/>
            </w:pPr>
            <w:r w:rsidRPr="00450692">
              <w:t>13.54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180</w:t>
            </w:r>
          </w:p>
        </w:tc>
        <w:tc>
          <w:tcPr>
            <w:tcW w:w="1100" w:type="dxa"/>
            <w:noWrap/>
            <w:hideMark/>
          </w:tcPr>
          <w:p w:rsidR="00450692" w:rsidRPr="00450692" w:rsidRDefault="00450692" w:rsidP="00450692">
            <w:pPr>
              <w:pStyle w:val="TableRowRIGHT"/>
            </w:pPr>
            <w:r w:rsidRPr="00450692">
              <w:t>96.2</w:t>
            </w:r>
          </w:p>
        </w:tc>
        <w:tc>
          <w:tcPr>
            <w:tcW w:w="1280" w:type="dxa"/>
            <w:noWrap/>
            <w:hideMark/>
          </w:tcPr>
          <w:p w:rsidR="00450692" w:rsidRPr="00450692" w:rsidRDefault="00450692" w:rsidP="00450692">
            <w:pPr>
              <w:pStyle w:val="TableRowRIGHT"/>
            </w:pPr>
            <w:r w:rsidRPr="00450692">
              <w:t>26.04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327</w:t>
            </w:r>
          </w:p>
        </w:tc>
        <w:tc>
          <w:tcPr>
            <w:tcW w:w="1100" w:type="dxa"/>
            <w:noWrap/>
            <w:hideMark/>
          </w:tcPr>
          <w:p w:rsidR="00450692" w:rsidRPr="00450692" w:rsidRDefault="00450692" w:rsidP="00450692">
            <w:pPr>
              <w:pStyle w:val="TableRowRIGHT"/>
            </w:pPr>
            <w:r w:rsidRPr="00450692">
              <w:t>65.2</w:t>
            </w:r>
          </w:p>
        </w:tc>
        <w:tc>
          <w:tcPr>
            <w:tcW w:w="1280" w:type="dxa"/>
            <w:noWrap/>
            <w:hideMark/>
          </w:tcPr>
          <w:p w:rsidR="00450692" w:rsidRPr="00450692" w:rsidRDefault="00450692" w:rsidP="00450692">
            <w:pPr>
              <w:pStyle w:val="TableRowRIGHT"/>
            </w:pPr>
            <w:r w:rsidRPr="00450692">
              <w:t>21.04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67.7</w:t>
            </w:r>
          </w:p>
        </w:tc>
        <w:tc>
          <w:tcPr>
            <w:tcW w:w="1100" w:type="dxa"/>
            <w:noWrap/>
            <w:hideMark/>
          </w:tcPr>
          <w:p w:rsidR="00450692" w:rsidRPr="00450692" w:rsidRDefault="00450692" w:rsidP="00450692">
            <w:pPr>
              <w:pStyle w:val="TableRowRIGHT"/>
            </w:pPr>
            <w:r w:rsidRPr="00450692">
              <w:t>37.8</w:t>
            </w:r>
          </w:p>
        </w:tc>
        <w:tc>
          <w:tcPr>
            <w:tcW w:w="1280" w:type="dxa"/>
            <w:noWrap/>
            <w:hideMark/>
          </w:tcPr>
          <w:p w:rsidR="00450692" w:rsidRPr="00450692" w:rsidRDefault="00450692" w:rsidP="00450692">
            <w:pPr>
              <w:pStyle w:val="TableRowRIGHT"/>
            </w:pPr>
            <w:r w:rsidRPr="00450692">
              <w:t>22.52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88.9</w:t>
            </w:r>
          </w:p>
        </w:tc>
        <w:tc>
          <w:tcPr>
            <w:tcW w:w="1280" w:type="dxa"/>
            <w:noWrap/>
            <w:hideMark/>
          </w:tcPr>
          <w:p w:rsidR="00450692" w:rsidRPr="00450692" w:rsidRDefault="00450692" w:rsidP="00450692">
            <w:pPr>
              <w:pStyle w:val="TableRowRIGHT"/>
            </w:pPr>
            <w:r w:rsidRPr="00450692">
              <w:t>25.87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47.4</w:t>
            </w:r>
          </w:p>
        </w:tc>
        <w:tc>
          <w:tcPr>
            <w:tcW w:w="1100" w:type="dxa"/>
            <w:noWrap/>
            <w:hideMark/>
          </w:tcPr>
          <w:p w:rsidR="00450692" w:rsidRPr="00450692" w:rsidRDefault="00450692" w:rsidP="00450692">
            <w:pPr>
              <w:pStyle w:val="TableRowRIGHT"/>
            </w:pPr>
            <w:r w:rsidRPr="00450692">
              <w:t>36.4</w:t>
            </w:r>
          </w:p>
        </w:tc>
        <w:tc>
          <w:tcPr>
            <w:tcW w:w="1280" w:type="dxa"/>
            <w:noWrap/>
            <w:hideMark/>
          </w:tcPr>
          <w:p w:rsidR="00450692" w:rsidRPr="00450692" w:rsidRDefault="00450692" w:rsidP="00450692">
            <w:pPr>
              <w:pStyle w:val="TableRowRIGHT"/>
            </w:pPr>
            <w:r w:rsidRPr="00450692">
              <w:t>25.95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45.9</w:t>
            </w:r>
          </w:p>
        </w:tc>
        <w:tc>
          <w:tcPr>
            <w:tcW w:w="1100" w:type="dxa"/>
            <w:noWrap/>
            <w:hideMark/>
          </w:tcPr>
          <w:p w:rsidR="00450692" w:rsidRPr="00450692" w:rsidRDefault="00450692" w:rsidP="00450692">
            <w:pPr>
              <w:pStyle w:val="TableRowRIGHT"/>
            </w:pPr>
            <w:r w:rsidRPr="00450692">
              <w:t>27.3</w:t>
            </w:r>
          </w:p>
        </w:tc>
        <w:tc>
          <w:tcPr>
            <w:tcW w:w="1280" w:type="dxa"/>
            <w:noWrap/>
            <w:hideMark/>
          </w:tcPr>
          <w:p w:rsidR="00450692" w:rsidRPr="00450692" w:rsidRDefault="00450692" w:rsidP="00450692">
            <w:pPr>
              <w:pStyle w:val="TableRowRIGHT"/>
            </w:pPr>
            <w:r w:rsidRPr="00450692">
              <w:t>23.12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412</w:t>
            </w:r>
          </w:p>
        </w:tc>
        <w:tc>
          <w:tcPr>
            <w:tcW w:w="1100" w:type="dxa"/>
            <w:noWrap/>
            <w:hideMark/>
          </w:tcPr>
          <w:p w:rsidR="00450692" w:rsidRPr="00450692" w:rsidRDefault="00450692" w:rsidP="00450692">
            <w:pPr>
              <w:pStyle w:val="TableRowRIGHT"/>
            </w:pPr>
            <w:r w:rsidRPr="00450692">
              <w:t>192</w:t>
            </w:r>
          </w:p>
        </w:tc>
        <w:tc>
          <w:tcPr>
            <w:tcW w:w="1280" w:type="dxa"/>
            <w:noWrap/>
            <w:hideMark/>
          </w:tcPr>
          <w:p w:rsidR="00450692" w:rsidRPr="00450692" w:rsidRDefault="00450692" w:rsidP="00450692">
            <w:pPr>
              <w:pStyle w:val="TableRowRIGHT"/>
            </w:pPr>
            <w:r w:rsidRPr="00450692">
              <w:t>42.67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210</w:t>
            </w:r>
          </w:p>
        </w:tc>
        <w:tc>
          <w:tcPr>
            <w:tcW w:w="1100" w:type="dxa"/>
            <w:noWrap/>
            <w:hideMark/>
          </w:tcPr>
          <w:p w:rsidR="00450692" w:rsidRPr="00450692" w:rsidRDefault="00450692" w:rsidP="00450692">
            <w:pPr>
              <w:pStyle w:val="TableRowRIGHT"/>
            </w:pPr>
            <w:r w:rsidRPr="00450692">
              <w:t>157</w:t>
            </w:r>
          </w:p>
        </w:tc>
        <w:tc>
          <w:tcPr>
            <w:tcW w:w="1280" w:type="dxa"/>
            <w:noWrap/>
            <w:hideMark/>
          </w:tcPr>
          <w:p w:rsidR="00450692" w:rsidRPr="00450692" w:rsidRDefault="00450692" w:rsidP="00450692">
            <w:pPr>
              <w:pStyle w:val="TableRowRIGHT"/>
            </w:pPr>
            <w:r w:rsidRPr="00450692">
              <w:t>48.27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416</w:t>
            </w:r>
          </w:p>
        </w:tc>
        <w:tc>
          <w:tcPr>
            <w:tcW w:w="1100" w:type="dxa"/>
            <w:noWrap/>
            <w:hideMark/>
          </w:tcPr>
          <w:p w:rsidR="00450692" w:rsidRPr="00450692" w:rsidRDefault="00450692" w:rsidP="00450692">
            <w:pPr>
              <w:pStyle w:val="TableRowRIGHT"/>
            </w:pPr>
            <w:r w:rsidRPr="00450692">
              <w:t>222</w:t>
            </w:r>
          </w:p>
        </w:tc>
        <w:tc>
          <w:tcPr>
            <w:tcW w:w="1280" w:type="dxa"/>
            <w:noWrap/>
            <w:hideMark/>
          </w:tcPr>
          <w:p w:rsidR="00450692" w:rsidRPr="00450692" w:rsidRDefault="00450692" w:rsidP="00450692">
            <w:pPr>
              <w:pStyle w:val="TableRowRIGHT"/>
            </w:pPr>
            <w:r w:rsidRPr="00450692">
              <w:t>46.63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49.83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All4</w:t>
            </w:r>
          </w:p>
        </w:tc>
        <w:tc>
          <w:tcPr>
            <w:tcW w:w="960" w:type="dxa"/>
            <w:noWrap/>
            <w:hideMark/>
          </w:tcPr>
          <w:p w:rsidR="00450692" w:rsidRPr="00450692" w:rsidRDefault="00450692" w:rsidP="00450692">
            <w:pPr>
              <w:pStyle w:val="TableRowRIGHT"/>
            </w:pPr>
            <w:r w:rsidRPr="00450692">
              <w:t>266.4</w:t>
            </w:r>
          </w:p>
        </w:tc>
        <w:tc>
          <w:tcPr>
            <w:tcW w:w="1100" w:type="dxa"/>
            <w:noWrap/>
            <w:hideMark/>
          </w:tcPr>
          <w:p w:rsidR="00450692" w:rsidRPr="00450692" w:rsidRDefault="00450692" w:rsidP="00450692">
            <w:pPr>
              <w:pStyle w:val="TableRowRIGHT"/>
            </w:pPr>
            <w:r w:rsidRPr="00450692">
              <w:t>174</w:t>
            </w:r>
          </w:p>
        </w:tc>
        <w:tc>
          <w:tcPr>
            <w:tcW w:w="1280" w:type="dxa"/>
            <w:noWrap/>
            <w:hideMark/>
          </w:tcPr>
          <w:p w:rsidR="00450692" w:rsidRPr="00450692" w:rsidRDefault="00450692" w:rsidP="00450692">
            <w:pPr>
              <w:pStyle w:val="TableRowRIGHT"/>
            </w:pPr>
            <w:r w:rsidRPr="00450692">
              <w:t>33.83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134</w:t>
            </w:r>
          </w:p>
        </w:tc>
        <w:tc>
          <w:tcPr>
            <w:tcW w:w="1100" w:type="dxa"/>
            <w:noWrap/>
            <w:hideMark/>
          </w:tcPr>
          <w:p w:rsidR="00450692" w:rsidRPr="00450692" w:rsidRDefault="00450692" w:rsidP="00450692">
            <w:pPr>
              <w:pStyle w:val="TableRowRIGHT"/>
            </w:pPr>
            <w:r w:rsidRPr="00450692">
              <w:t>109</w:t>
            </w:r>
          </w:p>
        </w:tc>
        <w:tc>
          <w:tcPr>
            <w:tcW w:w="1280" w:type="dxa"/>
            <w:noWrap/>
            <w:hideMark/>
          </w:tcPr>
          <w:p w:rsidR="00450692" w:rsidRPr="00450692" w:rsidRDefault="00450692" w:rsidP="00450692">
            <w:pPr>
              <w:pStyle w:val="TableRowRIGHT"/>
            </w:pPr>
            <w:r w:rsidRPr="00450692">
              <w:t>34.82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228</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26.5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128.4</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32.55</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708</w:t>
            </w:r>
          </w:p>
        </w:tc>
        <w:tc>
          <w:tcPr>
            <w:tcW w:w="1100" w:type="dxa"/>
            <w:noWrap/>
            <w:hideMark/>
          </w:tcPr>
          <w:p w:rsidR="00450692" w:rsidRPr="00450692" w:rsidRDefault="00450692" w:rsidP="00450692">
            <w:pPr>
              <w:pStyle w:val="TableRowRIGHT"/>
            </w:pPr>
            <w:r w:rsidRPr="00450692">
              <w:t>159</w:t>
            </w:r>
          </w:p>
        </w:tc>
        <w:tc>
          <w:tcPr>
            <w:tcW w:w="1280" w:type="dxa"/>
            <w:noWrap/>
            <w:hideMark/>
          </w:tcPr>
          <w:p w:rsidR="00450692" w:rsidRPr="00450692" w:rsidRDefault="00450692" w:rsidP="00450692">
            <w:pPr>
              <w:pStyle w:val="TableRowRIGHT"/>
            </w:pPr>
            <w:r w:rsidRPr="00450692">
              <w:t>7.52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w:t>
            </w:r>
          </w:p>
        </w:tc>
        <w:tc>
          <w:tcPr>
            <w:tcW w:w="1100" w:type="dxa"/>
            <w:noWrap/>
            <w:hideMark/>
          </w:tcPr>
          <w:p w:rsidR="00450692" w:rsidRPr="00450692" w:rsidRDefault="00450692" w:rsidP="00450692">
            <w:pPr>
              <w:pStyle w:val="TableRowRIGHT"/>
            </w:pPr>
            <w:r w:rsidRPr="00450692">
              <w:t>14.1</w:t>
            </w:r>
          </w:p>
        </w:tc>
        <w:tc>
          <w:tcPr>
            <w:tcW w:w="1280" w:type="dxa"/>
            <w:noWrap/>
            <w:hideMark/>
          </w:tcPr>
          <w:p w:rsidR="00450692" w:rsidRPr="00450692" w:rsidRDefault="00450692" w:rsidP="00450692">
            <w:pPr>
              <w:pStyle w:val="TableRowRIGHT"/>
            </w:pPr>
            <w:r w:rsidRPr="00450692">
              <w:t>4.81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103</w:t>
            </w:r>
          </w:p>
        </w:tc>
        <w:tc>
          <w:tcPr>
            <w:tcW w:w="1100" w:type="dxa"/>
            <w:noWrap/>
            <w:hideMark/>
          </w:tcPr>
          <w:p w:rsidR="00450692" w:rsidRPr="00450692" w:rsidRDefault="00450692" w:rsidP="00450692">
            <w:pPr>
              <w:pStyle w:val="TableRowRIGHT"/>
            </w:pPr>
            <w:r w:rsidRPr="00450692">
              <w:t>27.4</w:t>
            </w:r>
          </w:p>
        </w:tc>
        <w:tc>
          <w:tcPr>
            <w:tcW w:w="1280" w:type="dxa"/>
            <w:noWrap/>
            <w:hideMark/>
          </w:tcPr>
          <w:p w:rsidR="00450692" w:rsidRPr="00450692" w:rsidRDefault="00450692" w:rsidP="00450692">
            <w:pPr>
              <w:pStyle w:val="TableRowRIGHT"/>
            </w:pPr>
            <w:r w:rsidRPr="00450692">
              <w:t>5.79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279.6</w:t>
            </w:r>
          </w:p>
        </w:tc>
        <w:tc>
          <w:tcPr>
            <w:tcW w:w="1100" w:type="dxa"/>
            <w:noWrap/>
            <w:hideMark/>
          </w:tcPr>
          <w:p w:rsidR="00450692" w:rsidRPr="00450692" w:rsidRDefault="00450692" w:rsidP="00450692">
            <w:pPr>
              <w:pStyle w:val="TableRowRIGHT"/>
            </w:pPr>
            <w:r w:rsidRPr="00450692">
              <w:t>58</w:t>
            </w:r>
          </w:p>
        </w:tc>
        <w:tc>
          <w:tcPr>
            <w:tcW w:w="1280" w:type="dxa"/>
            <w:noWrap/>
            <w:hideMark/>
          </w:tcPr>
          <w:p w:rsidR="00450692" w:rsidRPr="00450692" w:rsidRDefault="00450692" w:rsidP="00450692">
            <w:pPr>
              <w:pStyle w:val="TableRowRIGHT"/>
            </w:pPr>
            <w:r w:rsidRPr="00450692">
              <w:t>6.72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126</w:t>
            </w:r>
          </w:p>
        </w:tc>
        <w:tc>
          <w:tcPr>
            <w:tcW w:w="1100" w:type="dxa"/>
            <w:noWrap/>
            <w:hideMark/>
          </w:tcPr>
          <w:p w:rsidR="00450692" w:rsidRPr="00450692" w:rsidRDefault="00450692" w:rsidP="00450692">
            <w:pPr>
              <w:pStyle w:val="TableRowRIGHT"/>
            </w:pPr>
            <w:r w:rsidRPr="00450692">
              <w:t>41.4</w:t>
            </w:r>
          </w:p>
        </w:tc>
        <w:tc>
          <w:tcPr>
            <w:tcW w:w="1280" w:type="dxa"/>
            <w:noWrap/>
            <w:hideMark/>
          </w:tcPr>
          <w:p w:rsidR="00450692" w:rsidRPr="00450692" w:rsidRDefault="00450692" w:rsidP="00450692">
            <w:pPr>
              <w:pStyle w:val="TableRowRIGHT"/>
            </w:pPr>
            <w:r w:rsidRPr="00450692">
              <w:t>6.17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230</w:t>
            </w:r>
          </w:p>
        </w:tc>
        <w:tc>
          <w:tcPr>
            <w:tcW w:w="1100" w:type="dxa"/>
            <w:noWrap/>
            <w:hideMark/>
          </w:tcPr>
          <w:p w:rsidR="00450692" w:rsidRPr="00450692" w:rsidRDefault="00450692" w:rsidP="00450692">
            <w:pPr>
              <w:pStyle w:val="TableRowRIGHT"/>
            </w:pPr>
            <w:r w:rsidRPr="00450692">
              <w:t>54.2</w:t>
            </w:r>
          </w:p>
        </w:tc>
        <w:tc>
          <w:tcPr>
            <w:tcW w:w="1280" w:type="dxa"/>
            <w:noWrap/>
            <w:hideMark/>
          </w:tcPr>
          <w:p w:rsidR="00450692" w:rsidRPr="00450692" w:rsidRDefault="00450692" w:rsidP="00450692">
            <w:pPr>
              <w:pStyle w:val="TableRowRIGHT"/>
            </w:pPr>
            <w:r w:rsidRPr="00450692">
              <w:t>6.59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19.7</w:t>
            </w:r>
          </w:p>
        </w:tc>
        <w:tc>
          <w:tcPr>
            <w:tcW w:w="1100" w:type="dxa"/>
            <w:noWrap/>
            <w:hideMark/>
          </w:tcPr>
          <w:p w:rsidR="00450692" w:rsidRPr="00450692" w:rsidRDefault="00450692" w:rsidP="00450692">
            <w:pPr>
              <w:pStyle w:val="TableRowRIGHT"/>
            </w:pPr>
            <w:r w:rsidRPr="00450692">
              <w:t>12.9</w:t>
            </w:r>
          </w:p>
        </w:tc>
        <w:tc>
          <w:tcPr>
            <w:tcW w:w="1280" w:type="dxa"/>
            <w:noWrap/>
            <w:hideMark/>
          </w:tcPr>
          <w:p w:rsidR="00450692" w:rsidRPr="00450692" w:rsidRDefault="00450692" w:rsidP="00450692">
            <w:pPr>
              <w:pStyle w:val="TableRowRIGHT"/>
            </w:pPr>
            <w:r w:rsidRPr="00450692">
              <w:t>5.21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24.4</w:t>
            </w:r>
          </w:p>
        </w:tc>
        <w:tc>
          <w:tcPr>
            <w:tcW w:w="1100" w:type="dxa"/>
            <w:noWrap/>
            <w:hideMark/>
          </w:tcPr>
          <w:p w:rsidR="00450692" w:rsidRPr="00450692" w:rsidRDefault="00450692" w:rsidP="00450692">
            <w:pPr>
              <w:pStyle w:val="TableRowRIGHT"/>
            </w:pPr>
            <w:r w:rsidRPr="00450692">
              <w:t>11.9</w:t>
            </w:r>
          </w:p>
        </w:tc>
        <w:tc>
          <w:tcPr>
            <w:tcW w:w="1280" w:type="dxa"/>
            <w:noWrap/>
            <w:hideMark/>
          </w:tcPr>
          <w:p w:rsidR="00450692" w:rsidRPr="00450692" w:rsidRDefault="00450692" w:rsidP="00450692">
            <w:pPr>
              <w:pStyle w:val="TableRowRIGHT"/>
            </w:pPr>
            <w:r w:rsidRPr="00450692">
              <w:t>5.08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21.1</w:t>
            </w:r>
          </w:p>
        </w:tc>
        <w:tc>
          <w:tcPr>
            <w:tcW w:w="1100" w:type="dxa"/>
            <w:noWrap/>
            <w:hideMark/>
          </w:tcPr>
          <w:p w:rsidR="00450692" w:rsidRPr="00450692" w:rsidRDefault="00450692" w:rsidP="00450692">
            <w:pPr>
              <w:pStyle w:val="TableRowRIGHT"/>
            </w:pPr>
            <w:r w:rsidRPr="00450692">
              <w:t>14.2</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w:t>
            </w:r>
          </w:p>
        </w:tc>
        <w:tc>
          <w:tcPr>
            <w:tcW w:w="1100" w:type="dxa"/>
            <w:noWrap/>
            <w:hideMark/>
          </w:tcPr>
          <w:p w:rsidR="00450692" w:rsidRPr="00450692" w:rsidRDefault="00450692" w:rsidP="00450692">
            <w:pPr>
              <w:pStyle w:val="TableRowRIGHT"/>
            </w:pPr>
            <w:r w:rsidRPr="00450692">
              <w:t>6.98</w:t>
            </w:r>
          </w:p>
        </w:tc>
        <w:tc>
          <w:tcPr>
            <w:tcW w:w="1280" w:type="dxa"/>
            <w:noWrap/>
            <w:hideMark/>
          </w:tcPr>
          <w:p w:rsidR="00450692" w:rsidRPr="00450692" w:rsidRDefault="00450692" w:rsidP="00450692">
            <w:pPr>
              <w:pStyle w:val="TableRowRIGHT"/>
            </w:pPr>
            <w:r w:rsidRPr="00450692">
              <w:t>5.57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7541EF" w:rsidP="00450692">
            <w:pPr>
              <w:pStyle w:val="TableRowRIGHT"/>
            </w:pPr>
            <w:r>
              <w:t>N.S.</w:t>
            </w:r>
            <w:r w:rsidRPr="007541EF">
              <w:rPr>
                <w:vertAlign w:val="superscript"/>
              </w:rPr>
              <w:t>1</w:t>
            </w:r>
          </w:p>
        </w:tc>
        <w:tc>
          <w:tcPr>
            <w:tcW w:w="1100" w:type="dxa"/>
            <w:noWrap/>
            <w:hideMark/>
          </w:tcPr>
          <w:p w:rsidR="00450692" w:rsidRPr="00450692" w:rsidRDefault="00450692" w:rsidP="00450692">
            <w:pPr>
              <w:pStyle w:val="TableRowRIGHT"/>
            </w:pPr>
            <w:r w:rsidRPr="00450692">
              <w:t>13.1</w:t>
            </w:r>
          </w:p>
        </w:tc>
        <w:tc>
          <w:tcPr>
            <w:tcW w:w="1280" w:type="dxa"/>
            <w:noWrap/>
            <w:hideMark/>
          </w:tcPr>
          <w:p w:rsidR="00450692" w:rsidRPr="00450692" w:rsidRDefault="00450692" w:rsidP="00450692">
            <w:pPr>
              <w:pStyle w:val="TableRowRIGHT"/>
            </w:pPr>
            <w:r w:rsidRPr="00450692">
              <w:t>5.35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39.3</w:t>
            </w:r>
          </w:p>
        </w:tc>
        <w:tc>
          <w:tcPr>
            <w:tcW w:w="1100" w:type="dxa"/>
            <w:noWrap/>
            <w:hideMark/>
          </w:tcPr>
          <w:p w:rsidR="00450692" w:rsidRPr="00450692" w:rsidRDefault="00450692" w:rsidP="00450692">
            <w:pPr>
              <w:pStyle w:val="TableRowRIGHT"/>
            </w:pPr>
            <w:r w:rsidRPr="00450692">
              <w:t>17.1</w:t>
            </w:r>
          </w:p>
        </w:tc>
        <w:tc>
          <w:tcPr>
            <w:tcW w:w="1280" w:type="dxa"/>
            <w:noWrap/>
            <w:hideMark/>
          </w:tcPr>
          <w:p w:rsidR="00450692" w:rsidRPr="00450692" w:rsidRDefault="00450692" w:rsidP="00450692">
            <w:pPr>
              <w:pStyle w:val="TableRowRIGHT"/>
            </w:pPr>
            <w:r w:rsidRPr="00450692">
              <w:t>8.16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242</w:t>
            </w:r>
          </w:p>
        </w:tc>
        <w:tc>
          <w:tcPr>
            <w:tcW w:w="1100" w:type="dxa"/>
            <w:noWrap/>
            <w:hideMark/>
          </w:tcPr>
          <w:p w:rsidR="00450692" w:rsidRPr="00450692" w:rsidRDefault="00450692" w:rsidP="00450692">
            <w:pPr>
              <w:pStyle w:val="TableRowRIGHT"/>
            </w:pPr>
            <w:r w:rsidRPr="00450692">
              <w:t>177</w:t>
            </w:r>
          </w:p>
        </w:tc>
        <w:tc>
          <w:tcPr>
            <w:tcW w:w="1280" w:type="dxa"/>
            <w:noWrap/>
            <w:hideMark/>
          </w:tcPr>
          <w:p w:rsidR="00450692" w:rsidRPr="00450692" w:rsidRDefault="00450692" w:rsidP="00450692">
            <w:pPr>
              <w:pStyle w:val="TableRowRIGHT"/>
            </w:pPr>
            <w:r w:rsidRPr="00450692">
              <w:t>45.18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555</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45.18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204</w:t>
            </w:r>
          </w:p>
        </w:tc>
        <w:tc>
          <w:tcPr>
            <w:tcW w:w="1100" w:type="dxa"/>
            <w:noWrap/>
            <w:hideMark/>
          </w:tcPr>
          <w:p w:rsidR="00450692" w:rsidRPr="00450692" w:rsidRDefault="00450692" w:rsidP="00450692">
            <w:pPr>
              <w:pStyle w:val="TableRowRIGHT"/>
            </w:pPr>
            <w:r w:rsidRPr="00450692">
              <w:t>182</w:t>
            </w:r>
          </w:p>
        </w:tc>
        <w:tc>
          <w:tcPr>
            <w:tcW w:w="1280" w:type="dxa"/>
            <w:noWrap/>
            <w:hideMark/>
          </w:tcPr>
          <w:p w:rsidR="00450692" w:rsidRPr="00450692" w:rsidRDefault="00450692" w:rsidP="00450692">
            <w:pPr>
              <w:pStyle w:val="TableRowRIGHT"/>
            </w:pPr>
            <w:r w:rsidRPr="00450692">
              <w:t>31.59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389.2</w:t>
            </w:r>
          </w:p>
        </w:tc>
        <w:tc>
          <w:tcPr>
            <w:tcW w:w="1100" w:type="dxa"/>
            <w:noWrap/>
            <w:hideMark/>
          </w:tcPr>
          <w:p w:rsidR="00450692" w:rsidRPr="00450692" w:rsidRDefault="00450692" w:rsidP="00450692">
            <w:pPr>
              <w:pStyle w:val="TableRowRIGHT"/>
            </w:pPr>
            <w:r w:rsidRPr="00450692">
              <w:t>230</w:t>
            </w:r>
          </w:p>
        </w:tc>
        <w:tc>
          <w:tcPr>
            <w:tcW w:w="1280" w:type="dxa"/>
            <w:noWrap/>
            <w:hideMark/>
          </w:tcPr>
          <w:p w:rsidR="00450692" w:rsidRPr="00450692" w:rsidRDefault="00450692" w:rsidP="00450692">
            <w:pPr>
              <w:pStyle w:val="TableRowRIGHT"/>
            </w:pPr>
            <w:r w:rsidRPr="00450692">
              <w:t>23.59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79.7</w:t>
            </w:r>
          </w:p>
        </w:tc>
        <w:tc>
          <w:tcPr>
            <w:tcW w:w="1100" w:type="dxa"/>
            <w:noWrap/>
            <w:hideMark/>
          </w:tcPr>
          <w:p w:rsidR="00450692" w:rsidRPr="00450692" w:rsidRDefault="00450692" w:rsidP="00450692">
            <w:pPr>
              <w:pStyle w:val="TableRowRIGHT"/>
            </w:pPr>
            <w:r w:rsidRPr="00450692">
              <w:t>60.8</w:t>
            </w:r>
          </w:p>
        </w:tc>
        <w:tc>
          <w:tcPr>
            <w:tcW w:w="1280" w:type="dxa"/>
            <w:noWrap/>
            <w:hideMark/>
          </w:tcPr>
          <w:p w:rsidR="00450692" w:rsidRPr="00450692" w:rsidRDefault="00450692" w:rsidP="00450692">
            <w:pPr>
              <w:pStyle w:val="TableRowRIGHT"/>
            </w:pPr>
            <w:r w:rsidRPr="00450692">
              <w:t>12.67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700</w:t>
            </w:r>
          </w:p>
        </w:tc>
        <w:tc>
          <w:tcPr>
            <w:tcW w:w="1100" w:type="dxa"/>
            <w:noWrap/>
            <w:hideMark/>
          </w:tcPr>
          <w:p w:rsidR="00450692" w:rsidRPr="00450692" w:rsidRDefault="00450692" w:rsidP="00450692">
            <w:pPr>
              <w:pStyle w:val="TableRowRIGHT"/>
            </w:pPr>
            <w:r w:rsidRPr="00450692">
              <w:t>327</w:t>
            </w:r>
          </w:p>
        </w:tc>
        <w:tc>
          <w:tcPr>
            <w:tcW w:w="1280" w:type="dxa"/>
            <w:noWrap/>
            <w:hideMark/>
          </w:tcPr>
          <w:p w:rsidR="00450692" w:rsidRPr="00450692" w:rsidRDefault="00450692" w:rsidP="00450692">
            <w:pPr>
              <w:pStyle w:val="TableRowRIGHT"/>
            </w:pPr>
            <w:r w:rsidRPr="00450692">
              <w:t>18.55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119</w:t>
            </w:r>
          </w:p>
        </w:tc>
        <w:tc>
          <w:tcPr>
            <w:tcW w:w="1100" w:type="dxa"/>
            <w:noWrap/>
            <w:hideMark/>
          </w:tcPr>
          <w:p w:rsidR="00450692" w:rsidRPr="00450692" w:rsidRDefault="00450692" w:rsidP="00450692">
            <w:pPr>
              <w:pStyle w:val="TableRowRIGHT"/>
            </w:pPr>
            <w:r w:rsidRPr="00450692">
              <w:t>88.6</w:t>
            </w:r>
          </w:p>
        </w:tc>
        <w:tc>
          <w:tcPr>
            <w:tcW w:w="1280" w:type="dxa"/>
            <w:noWrap/>
            <w:hideMark/>
          </w:tcPr>
          <w:p w:rsidR="00450692" w:rsidRPr="00450692" w:rsidRDefault="00450692" w:rsidP="00450692">
            <w:pPr>
              <w:pStyle w:val="TableRowRIGHT"/>
            </w:pPr>
            <w:r w:rsidRPr="00450692">
              <w:t>11.62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47.3</w:t>
            </w:r>
          </w:p>
        </w:tc>
        <w:tc>
          <w:tcPr>
            <w:tcW w:w="1100" w:type="dxa"/>
            <w:noWrap/>
            <w:hideMark/>
          </w:tcPr>
          <w:p w:rsidR="00450692" w:rsidRPr="00450692" w:rsidRDefault="00450692" w:rsidP="00450692">
            <w:pPr>
              <w:pStyle w:val="TableRowRIGHT"/>
            </w:pPr>
            <w:r w:rsidRPr="00450692">
              <w:t>21</w:t>
            </w:r>
          </w:p>
        </w:tc>
        <w:tc>
          <w:tcPr>
            <w:tcW w:w="1280" w:type="dxa"/>
            <w:noWrap/>
            <w:hideMark/>
          </w:tcPr>
          <w:p w:rsidR="00450692" w:rsidRPr="00450692" w:rsidRDefault="00450692" w:rsidP="00450692">
            <w:pPr>
              <w:pStyle w:val="TableRowRIGHT"/>
            </w:pPr>
            <w:r w:rsidRPr="00450692">
              <w:t>11.05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69.9</w:t>
            </w:r>
          </w:p>
        </w:tc>
        <w:tc>
          <w:tcPr>
            <w:tcW w:w="1100" w:type="dxa"/>
            <w:noWrap/>
            <w:hideMark/>
          </w:tcPr>
          <w:p w:rsidR="00450692" w:rsidRPr="00450692" w:rsidRDefault="00450692" w:rsidP="00450692">
            <w:pPr>
              <w:pStyle w:val="TableRowRIGHT"/>
            </w:pPr>
            <w:r w:rsidRPr="00450692">
              <w:t>54.9</w:t>
            </w:r>
          </w:p>
        </w:tc>
        <w:tc>
          <w:tcPr>
            <w:tcW w:w="1280" w:type="dxa"/>
            <w:noWrap/>
            <w:hideMark/>
          </w:tcPr>
          <w:p w:rsidR="00450692" w:rsidRPr="00450692" w:rsidRDefault="00450692" w:rsidP="00450692">
            <w:pPr>
              <w:pStyle w:val="TableRowRIGHT"/>
            </w:pPr>
            <w:r w:rsidRPr="00450692">
              <w:t>15.37</w:t>
            </w:r>
          </w:p>
        </w:tc>
      </w:tr>
      <w:tr w:rsidR="007541EF" w:rsidRPr="00450692" w:rsidTr="00E0154B">
        <w:trPr>
          <w:trHeight w:val="290"/>
        </w:trPr>
        <w:tc>
          <w:tcPr>
            <w:tcW w:w="6884" w:type="dxa"/>
            <w:gridSpan w:val="6"/>
            <w:noWrap/>
          </w:tcPr>
          <w:p w:rsidR="007541EF" w:rsidRPr="00450692" w:rsidRDefault="007541EF" w:rsidP="007541EF">
            <w:pPr>
              <w:pStyle w:val="TableRowRIGHT"/>
              <w:jc w:val="left"/>
            </w:pPr>
            <w:r>
              <w:t>1. Broken at lab</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39.5</w:t>
            </w:r>
          </w:p>
        </w:tc>
        <w:tc>
          <w:tcPr>
            <w:tcW w:w="1100" w:type="dxa"/>
            <w:noWrap/>
            <w:hideMark/>
          </w:tcPr>
          <w:p w:rsidR="00450692" w:rsidRPr="00450692" w:rsidRDefault="00450692" w:rsidP="00450692">
            <w:pPr>
              <w:pStyle w:val="TableRowRIGHT"/>
            </w:pPr>
            <w:r w:rsidRPr="00450692">
              <w:t>57.8</w:t>
            </w:r>
          </w:p>
        </w:tc>
        <w:tc>
          <w:tcPr>
            <w:tcW w:w="1280" w:type="dxa"/>
            <w:noWrap/>
            <w:hideMark/>
          </w:tcPr>
          <w:p w:rsidR="00450692" w:rsidRPr="00450692" w:rsidRDefault="00450692" w:rsidP="00450692">
            <w:pPr>
              <w:pStyle w:val="TableRowRIGHT"/>
            </w:pPr>
            <w:r w:rsidRPr="00450692">
              <w:t>3.35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16.2</w:t>
            </w:r>
          </w:p>
        </w:tc>
        <w:tc>
          <w:tcPr>
            <w:tcW w:w="1280" w:type="dxa"/>
            <w:noWrap/>
            <w:hideMark/>
          </w:tcPr>
          <w:p w:rsidR="00450692" w:rsidRPr="00450692" w:rsidRDefault="00450692" w:rsidP="00450692">
            <w:pPr>
              <w:pStyle w:val="TableRowRIGHT"/>
            </w:pPr>
            <w:r w:rsidRPr="00450692">
              <w:t>2.59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14.7</w:t>
            </w:r>
          </w:p>
        </w:tc>
        <w:tc>
          <w:tcPr>
            <w:tcW w:w="1100" w:type="dxa"/>
            <w:noWrap/>
            <w:hideMark/>
          </w:tcPr>
          <w:p w:rsidR="00450692" w:rsidRPr="00450692" w:rsidRDefault="00450692" w:rsidP="00450692">
            <w:pPr>
              <w:pStyle w:val="TableRowRIGHT"/>
            </w:pPr>
            <w:r w:rsidRPr="00450692">
              <w:t>9.73</w:t>
            </w:r>
          </w:p>
        </w:tc>
        <w:tc>
          <w:tcPr>
            <w:tcW w:w="1280" w:type="dxa"/>
            <w:noWrap/>
            <w:hideMark/>
          </w:tcPr>
          <w:p w:rsidR="00450692" w:rsidRPr="00450692" w:rsidRDefault="00450692" w:rsidP="00450692">
            <w:pPr>
              <w:pStyle w:val="TableRowRIGHT"/>
            </w:pPr>
            <w:r w:rsidRPr="00450692">
              <w:t>2.45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46.5</w:t>
            </w:r>
          </w:p>
        </w:tc>
        <w:tc>
          <w:tcPr>
            <w:tcW w:w="1100" w:type="dxa"/>
            <w:noWrap/>
            <w:hideMark/>
          </w:tcPr>
          <w:p w:rsidR="00450692" w:rsidRPr="00450692" w:rsidRDefault="00450692" w:rsidP="00450692">
            <w:pPr>
              <w:pStyle w:val="TableRowRIGHT"/>
            </w:pPr>
            <w:r w:rsidRPr="00450692">
              <w:t>16.1</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28.8</w:t>
            </w:r>
          </w:p>
        </w:tc>
        <w:tc>
          <w:tcPr>
            <w:tcW w:w="1100" w:type="dxa"/>
            <w:noWrap/>
            <w:hideMark/>
          </w:tcPr>
          <w:p w:rsidR="00450692" w:rsidRPr="00450692" w:rsidRDefault="00450692" w:rsidP="00450692">
            <w:pPr>
              <w:pStyle w:val="TableRowRIGHT"/>
            </w:pPr>
            <w:r w:rsidRPr="00450692">
              <w:t>12</w:t>
            </w:r>
          </w:p>
        </w:tc>
        <w:tc>
          <w:tcPr>
            <w:tcW w:w="1280" w:type="dxa"/>
            <w:noWrap/>
            <w:hideMark/>
          </w:tcPr>
          <w:p w:rsidR="00450692" w:rsidRPr="00450692" w:rsidRDefault="00450692" w:rsidP="00450692">
            <w:pPr>
              <w:pStyle w:val="TableRowRIGHT"/>
            </w:pPr>
            <w:r w:rsidRPr="00450692">
              <w:t>1.63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39</w:t>
            </w:r>
          </w:p>
        </w:tc>
        <w:tc>
          <w:tcPr>
            <w:tcW w:w="1100" w:type="dxa"/>
            <w:noWrap/>
            <w:hideMark/>
          </w:tcPr>
          <w:p w:rsidR="00450692" w:rsidRPr="00450692" w:rsidRDefault="00450692" w:rsidP="00450692">
            <w:pPr>
              <w:pStyle w:val="TableRowRIGHT"/>
            </w:pPr>
            <w:r w:rsidRPr="00450692">
              <w:t>12.9</w:t>
            </w:r>
          </w:p>
        </w:tc>
        <w:tc>
          <w:tcPr>
            <w:tcW w:w="1280" w:type="dxa"/>
            <w:noWrap/>
            <w:hideMark/>
          </w:tcPr>
          <w:p w:rsidR="00450692" w:rsidRPr="00450692" w:rsidRDefault="00450692" w:rsidP="00450692">
            <w:pPr>
              <w:pStyle w:val="TableRowRIGHT"/>
            </w:pPr>
            <w:r w:rsidRPr="00450692">
              <w:t>1.53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31.2</w:t>
            </w:r>
          </w:p>
        </w:tc>
        <w:tc>
          <w:tcPr>
            <w:tcW w:w="1100" w:type="dxa"/>
            <w:noWrap/>
            <w:hideMark/>
          </w:tcPr>
          <w:p w:rsidR="00450692" w:rsidRPr="00450692" w:rsidRDefault="00450692" w:rsidP="00450692">
            <w:pPr>
              <w:pStyle w:val="TableRowRIGHT"/>
            </w:pPr>
            <w:r w:rsidRPr="00450692">
              <w:t>23.1</w:t>
            </w: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28.8</w:t>
            </w: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18.1</w:t>
            </w:r>
          </w:p>
        </w:tc>
        <w:tc>
          <w:tcPr>
            <w:tcW w:w="1100" w:type="dxa"/>
            <w:noWrap/>
            <w:hideMark/>
          </w:tcPr>
          <w:p w:rsidR="00450692" w:rsidRPr="00450692" w:rsidRDefault="00450692" w:rsidP="00450692">
            <w:pPr>
              <w:pStyle w:val="TableRowRIGHT"/>
            </w:pPr>
            <w:r w:rsidRPr="00450692">
              <w:t>9.58</w:t>
            </w:r>
          </w:p>
        </w:tc>
        <w:tc>
          <w:tcPr>
            <w:tcW w:w="1280" w:type="dxa"/>
            <w:noWrap/>
            <w:hideMark/>
          </w:tcPr>
          <w:p w:rsidR="00450692" w:rsidRPr="00450692" w:rsidRDefault="00450692" w:rsidP="00450692">
            <w:pPr>
              <w:pStyle w:val="TableRowRIGHT"/>
            </w:pPr>
            <w:r w:rsidRPr="00450692">
              <w:t>0.81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18.6</w:t>
            </w:r>
          </w:p>
        </w:tc>
        <w:tc>
          <w:tcPr>
            <w:tcW w:w="1100" w:type="dxa"/>
            <w:noWrap/>
            <w:hideMark/>
          </w:tcPr>
          <w:p w:rsidR="00450692" w:rsidRPr="00450692" w:rsidRDefault="00450692" w:rsidP="00450692">
            <w:pPr>
              <w:pStyle w:val="TableRowRIGHT"/>
            </w:pPr>
            <w:r w:rsidRPr="00450692">
              <w:t>6.46</w:t>
            </w:r>
          </w:p>
        </w:tc>
        <w:tc>
          <w:tcPr>
            <w:tcW w:w="1280" w:type="dxa"/>
            <w:noWrap/>
            <w:hideMark/>
          </w:tcPr>
          <w:p w:rsidR="00450692" w:rsidRPr="00450692" w:rsidRDefault="00450692" w:rsidP="00450692">
            <w:pPr>
              <w:pStyle w:val="TableRowRIGHT"/>
            </w:pPr>
            <w:r w:rsidRPr="00450692">
              <w:t>0.91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49.7</w:t>
            </w:r>
          </w:p>
        </w:tc>
        <w:tc>
          <w:tcPr>
            <w:tcW w:w="1100" w:type="dxa"/>
            <w:noWrap/>
            <w:hideMark/>
          </w:tcPr>
          <w:p w:rsidR="00450692" w:rsidRPr="00450692" w:rsidRDefault="00450692" w:rsidP="00450692">
            <w:pPr>
              <w:pStyle w:val="TableRowRIGHT"/>
            </w:pPr>
            <w:r w:rsidRPr="00450692">
              <w:t>17.2</w:t>
            </w:r>
          </w:p>
        </w:tc>
        <w:tc>
          <w:tcPr>
            <w:tcW w:w="1280" w:type="dxa"/>
            <w:noWrap/>
            <w:hideMark/>
          </w:tcPr>
          <w:p w:rsidR="00450692" w:rsidRPr="00450692" w:rsidRDefault="00450692" w:rsidP="00450692">
            <w:pPr>
              <w:pStyle w:val="TableRowRIGHT"/>
            </w:pPr>
            <w:r w:rsidRPr="00450692">
              <w:t>1.29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68.8</w:t>
            </w:r>
          </w:p>
        </w:tc>
        <w:tc>
          <w:tcPr>
            <w:tcW w:w="1100" w:type="dxa"/>
            <w:noWrap/>
            <w:hideMark/>
          </w:tcPr>
          <w:p w:rsidR="00450692" w:rsidRPr="00450692" w:rsidRDefault="00450692" w:rsidP="00450692">
            <w:pPr>
              <w:pStyle w:val="TableRowRIGHT"/>
            </w:pPr>
            <w:r w:rsidRPr="00450692">
              <w:t>26.4</w:t>
            </w:r>
          </w:p>
        </w:tc>
        <w:tc>
          <w:tcPr>
            <w:tcW w:w="1280" w:type="dxa"/>
            <w:noWrap/>
            <w:hideMark/>
          </w:tcPr>
          <w:p w:rsidR="00450692" w:rsidRPr="00450692" w:rsidRDefault="00450692" w:rsidP="00450692">
            <w:pPr>
              <w:pStyle w:val="TableRowRIGHT"/>
            </w:pPr>
            <w:r w:rsidRPr="00450692">
              <w:t>0.77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61.5</w:t>
            </w:r>
          </w:p>
        </w:tc>
        <w:tc>
          <w:tcPr>
            <w:tcW w:w="1100" w:type="dxa"/>
            <w:noWrap/>
            <w:hideMark/>
          </w:tcPr>
          <w:p w:rsidR="00450692" w:rsidRPr="00450692" w:rsidRDefault="00450692" w:rsidP="00450692">
            <w:pPr>
              <w:pStyle w:val="TableRowRIGHT"/>
            </w:pPr>
            <w:r w:rsidRPr="00450692">
              <w:t>29.2</w:t>
            </w:r>
          </w:p>
        </w:tc>
        <w:tc>
          <w:tcPr>
            <w:tcW w:w="1280" w:type="dxa"/>
            <w:noWrap/>
            <w:hideMark/>
          </w:tcPr>
          <w:p w:rsidR="00450692" w:rsidRPr="00450692" w:rsidRDefault="00450692" w:rsidP="00450692">
            <w:pPr>
              <w:pStyle w:val="TableRowRIGHT"/>
            </w:pPr>
            <w:r w:rsidRPr="00450692">
              <w:t>1.48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89.8</w:t>
            </w:r>
          </w:p>
        </w:tc>
        <w:tc>
          <w:tcPr>
            <w:tcW w:w="1100" w:type="dxa"/>
            <w:noWrap/>
            <w:hideMark/>
          </w:tcPr>
          <w:p w:rsidR="00450692" w:rsidRPr="00450692" w:rsidRDefault="00450692" w:rsidP="00450692">
            <w:pPr>
              <w:pStyle w:val="TableRowRIGHT"/>
            </w:pPr>
            <w:r w:rsidRPr="00450692">
              <w:t>48</w:t>
            </w:r>
          </w:p>
        </w:tc>
        <w:tc>
          <w:tcPr>
            <w:tcW w:w="1280" w:type="dxa"/>
            <w:noWrap/>
            <w:hideMark/>
          </w:tcPr>
          <w:p w:rsidR="00450692" w:rsidRPr="00450692" w:rsidRDefault="00450692" w:rsidP="00450692">
            <w:pPr>
              <w:pStyle w:val="TableRowRIGHT"/>
            </w:pPr>
            <w:r w:rsidRPr="00450692">
              <w:t>1.59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77.1</w:t>
            </w:r>
          </w:p>
        </w:tc>
        <w:tc>
          <w:tcPr>
            <w:tcW w:w="1100" w:type="dxa"/>
            <w:noWrap/>
            <w:hideMark/>
          </w:tcPr>
          <w:p w:rsidR="00450692" w:rsidRPr="00450692" w:rsidRDefault="00450692" w:rsidP="00450692">
            <w:pPr>
              <w:pStyle w:val="TableRowRIGHT"/>
            </w:pPr>
            <w:r w:rsidRPr="00450692">
              <w:t>51.4</w:t>
            </w:r>
          </w:p>
        </w:tc>
        <w:tc>
          <w:tcPr>
            <w:tcW w:w="1280" w:type="dxa"/>
            <w:noWrap/>
            <w:hideMark/>
          </w:tcPr>
          <w:p w:rsidR="00450692" w:rsidRPr="00450692" w:rsidRDefault="00450692" w:rsidP="00450692">
            <w:pPr>
              <w:pStyle w:val="TableRowRIGHT"/>
            </w:pPr>
            <w:r w:rsidRPr="00450692">
              <w:t>1.54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81.4</w:t>
            </w:r>
          </w:p>
        </w:tc>
        <w:tc>
          <w:tcPr>
            <w:tcW w:w="1100" w:type="dxa"/>
            <w:noWrap/>
            <w:hideMark/>
          </w:tcPr>
          <w:p w:rsidR="00450692" w:rsidRPr="00450692" w:rsidRDefault="00450692" w:rsidP="00450692">
            <w:pPr>
              <w:pStyle w:val="TableRowRIGHT"/>
            </w:pPr>
            <w:r w:rsidRPr="00450692">
              <w:t>44</w:t>
            </w:r>
          </w:p>
        </w:tc>
        <w:tc>
          <w:tcPr>
            <w:tcW w:w="1280" w:type="dxa"/>
            <w:noWrap/>
            <w:hideMark/>
          </w:tcPr>
          <w:p w:rsidR="00450692" w:rsidRPr="00450692" w:rsidRDefault="00450692" w:rsidP="00450692">
            <w:pPr>
              <w:pStyle w:val="TableRowRIGHT"/>
            </w:pPr>
            <w:r w:rsidRPr="00450692">
              <w:t>1.51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17.9</w:t>
            </w:r>
          </w:p>
        </w:tc>
        <w:tc>
          <w:tcPr>
            <w:tcW w:w="1280" w:type="dxa"/>
            <w:noWrap/>
            <w:hideMark/>
          </w:tcPr>
          <w:p w:rsidR="00450692" w:rsidRPr="00450692" w:rsidRDefault="00450692" w:rsidP="00450692">
            <w:pPr>
              <w:pStyle w:val="TableRowRIGHT"/>
            </w:pPr>
            <w:r w:rsidRPr="00450692">
              <w:t>1.11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24.8</w:t>
            </w:r>
          </w:p>
        </w:tc>
        <w:tc>
          <w:tcPr>
            <w:tcW w:w="1100" w:type="dxa"/>
            <w:noWrap/>
            <w:hideMark/>
          </w:tcPr>
          <w:p w:rsidR="00450692" w:rsidRPr="00450692" w:rsidRDefault="00450692" w:rsidP="00450692">
            <w:pPr>
              <w:pStyle w:val="TableRowRIGHT"/>
            </w:pPr>
            <w:r w:rsidRPr="00450692">
              <w:t>17.9</w:t>
            </w:r>
          </w:p>
        </w:tc>
        <w:tc>
          <w:tcPr>
            <w:tcW w:w="1280" w:type="dxa"/>
            <w:noWrap/>
            <w:hideMark/>
          </w:tcPr>
          <w:p w:rsidR="00450692" w:rsidRPr="00450692" w:rsidRDefault="00450692" w:rsidP="00450692">
            <w:pPr>
              <w:pStyle w:val="TableRowRIGHT"/>
            </w:pPr>
            <w:r w:rsidRPr="00450692">
              <w:t>1.01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24</w:t>
            </w:r>
          </w:p>
        </w:tc>
        <w:tc>
          <w:tcPr>
            <w:tcW w:w="1100" w:type="dxa"/>
            <w:noWrap/>
            <w:hideMark/>
          </w:tcPr>
          <w:p w:rsidR="00450692" w:rsidRPr="00450692" w:rsidRDefault="00450692" w:rsidP="00450692">
            <w:pPr>
              <w:pStyle w:val="TableRowRIGHT"/>
            </w:pPr>
            <w:r w:rsidRPr="00450692">
              <w:t>16.8</w:t>
            </w:r>
          </w:p>
        </w:tc>
        <w:tc>
          <w:tcPr>
            <w:tcW w:w="1280" w:type="dxa"/>
            <w:noWrap/>
            <w:hideMark/>
          </w:tcPr>
          <w:p w:rsidR="00450692" w:rsidRPr="00450692" w:rsidRDefault="00450692" w:rsidP="00450692">
            <w:pPr>
              <w:pStyle w:val="TableRowRIGHT"/>
            </w:pPr>
            <w:r w:rsidRPr="00450692">
              <w:t>1.05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23.3</w:t>
            </w:r>
          </w:p>
        </w:tc>
        <w:tc>
          <w:tcPr>
            <w:tcW w:w="1100" w:type="dxa"/>
            <w:noWrap/>
            <w:hideMark/>
          </w:tcPr>
          <w:p w:rsidR="00450692" w:rsidRPr="00450692" w:rsidRDefault="00450692" w:rsidP="00450692">
            <w:pPr>
              <w:pStyle w:val="TableRowRIGHT"/>
            </w:pPr>
            <w:r w:rsidRPr="00450692">
              <w:t>16</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21.2</w:t>
            </w:r>
          </w:p>
        </w:tc>
        <w:tc>
          <w:tcPr>
            <w:tcW w:w="1100" w:type="dxa"/>
            <w:noWrap/>
            <w:hideMark/>
          </w:tcPr>
          <w:p w:rsidR="00450692" w:rsidRPr="00450692" w:rsidRDefault="00450692" w:rsidP="00450692">
            <w:pPr>
              <w:pStyle w:val="TableRowRIGHT"/>
            </w:pPr>
            <w:r w:rsidRPr="00450692">
              <w:t>16.8</w:t>
            </w:r>
          </w:p>
        </w:tc>
        <w:tc>
          <w:tcPr>
            <w:tcW w:w="1280" w:type="dxa"/>
            <w:noWrap/>
            <w:hideMark/>
          </w:tcPr>
          <w:p w:rsidR="00450692" w:rsidRPr="00450692" w:rsidRDefault="00450692" w:rsidP="00450692">
            <w:pPr>
              <w:pStyle w:val="TableRowRIGHT"/>
            </w:pPr>
            <w:r w:rsidRPr="00450692">
              <w:t>1.16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28.1</w:t>
            </w:r>
          </w:p>
        </w:tc>
        <w:tc>
          <w:tcPr>
            <w:tcW w:w="1100" w:type="dxa"/>
            <w:noWrap/>
            <w:hideMark/>
          </w:tcPr>
          <w:p w:rsidR="00450692" w:rsidRPr="00450692" w:rsidRDefault="00450692" w:rsidP="00450692">
            <w:pPr>
              <w:pStyle w:val="TableRowRIGHT"/>
            </w:pPr>
            <w:r w:rsidRPr="00450692">
              <w:t>19.5</w:t>
            </w:r>
          </w:p>
        </w:tc>
        <w:tc>
          <w:tcPr>
            <w:tcW w:w="1280" w:type="dxa"/>
            <w:noWrap/>
            <w:hideMark/>
          </w:tcPr>
          <w:p w:rsidR="00450692" w:rsidRPr="00450692" w:rsidRDefault="00450692" w:rsidP="00450692">
            <w:pPr>
              <w:pStyle w:val="TableRowRIGHT"/>
            </w:pPr>
            <w:r w:rsidRPr="00450692">
              <w:t>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33.5</w:t>
            </w:r>
          </w:p>
        </w:tc>
        <w:tc>
          <w:tcPr>
            <w:tcW w:w="1100" w:type="dxa"/>
            <w:noWrap/>
            <w:hideMark/>
          </w:tcPr>
          <w:p w:rsidR="00450692" w:rsidRPr="00450692" w:rsidRDefault="00450692" w:rsidP="00450692">
            <w:pPr>
              <w:pStyle w:val="TableRowRIGHT"/>
            </w:pPr>
            <w:r w:rsidRPr="00450692">
              <w:t>64.4</w:t>
            </w:r>
          </w:p>
        </w:tc>
        <w:tc>
          <w:tcPr>
            <w:tcW w:w="1280" w:type="dxa"/>
            <w:noWrap/>
            <w:hideMark/>
          </w:tcPr>
          <w:p w:rsidR="00450692" w:rsidRPr="00450692" w:rsidRDefault="00450692" w:rsidP="00450692">
            <w:pPr>
              <w:pStyle w:val="TableRowRIGHT"/>
            </w:pPr>
            <w:r w:rsidRPr="00450692">
              <w:t>1.22</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63.8</w:t>
            </w:r>
          </w:p>
        </w:tc>
        <w:tc>
          <w:tcPr>
            <w:tcW w:w="1100" w:type="dxa"/>
            <w:noWrap/>
            <w:hideMark/>
          </w:tcPr>
          <w:p w:rsidR="00450692" w:rsidRPr="00450692" w:rsidRDefault="00450692" w:rsidP="00450692">
            <w:pPr>
              <w:pStyle w:val="TableRowRIGHT"/>
            </w:pPr>
            <w:r w:rsidRPr="00450692">
              <w:t>23.2</w:t>
            </w:r>
          </w:p>
        </w:tc>
        <w:tc>
          <w:tcPr>
            <w:tcW w:w="1280" w:type="dxa"/>
            <w:noWrap/>
            <w:hideMark/>
          </w:tcPr>
          <w:p w:rsidR="00450692" w:rsidRPr="00450692" w:rsidRDefault="00450692" w:rsidP="00450692">
            <w:pPr>
              <w:pStyle w:val="TableRowRIGHT"/>
            </w:pPr>
            <w:r w:rsidRPr="00450692">
              <w:t>6.12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113</w:t>
            </w:r>
          </w:p>
        </w:tc>
        <w:tc>
          <w:tcPr>
            <w:tcW w:w="1100" w:type="dxa"/>
            <w:noWrap/>
            <w:hideMark/>
          </w:tcPr>
          <w:p w:rsidR="00450692" w:rsidRPr="00450692" w:rsidRDefault="00450692" w:rsidP="00450692">
            <w:pPr>
              <w:pStyle w:val="TableRowRIGHT"/>
            </w:pPr>
            <w:r w:rsidRPr="00450692">
              <w:t>26.1</w:t>
            </w:r>
          </w:p>
        </w:tc>
        <w:tc>
          <w:tcPr>
            <w:tcW w:w="1280" w:type="dxa"/>
            <w:noWrap/>
            <w:hideMark/>
          </w:tcPr>
          <w:p w:rsidR="00450692" w:rsidRPr="00450692" w:rsidRDefault="00450692" w:rsidP="00450692">
            <w:pPr>
              <w:pStyle w:val="TableRowRIGHT"/>
            </w:pPr>
            <w:r w:rsidRPr="00450692">
              <w:t>6.44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560</w:t>
            </w:r>
          </w:p>
        </w:tc>
        <w:tc>
          <w:tcPr>
            <w:tcW w:w="1100" w:type="dxa"/>
            <w:noWrap/>
            <w:hideMark/>
          </w:tcPr>
          <w:p w:rsidR="00450692" w:rsidRPr="00450692" w:rsidRDefault="00450692" w:rsidP="00450692">
            <w:pPr>
              <w:pStyle w:val="TableRowRIGHT"/>
            </w:pPr>
            <w:r w:rsidRPr="00450692">
              <w:t>41.1</w:t>
            </w:r>
          </w:p>
        </w:tc>
        <w:tc>
          <w:tcPr>
            <w:tcW w:w="1280" w:type="dxa"/>
            <w:noWrap/>
            <w:hideMark/>
          </w:tcPr>
          <w:p w:rsidR="00450692" w:rsidRPr="00450692" w:rsidRDefault="00450692" w:rsidP="00450692">
            <w:pPr>
              <w:pStyle w:val="TableRowRIGHT"/>
            </w:pPr>
            <w:r w:rsidRPr="00450692">
              <w:t>5.25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120</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35295</w:t>
            </w:r>
          </w:p>
        </w:tc>
        <w:tc>
          <w:tcPr>
            <w:tcW w:w="1100" w:type="dxa"/>
            <w:noWrap/>
            <w:hideMark/>
          </w:tcPr>
          <w:p w:rsidR="00450692" w:rsidRPr="00450692" w:rsidRDefault="007541EF" w:rsidP="00450692">
            <w:pPr>
              <w:pStyle w:val="TableRowRIGHT"/>
            </w:pPr>
            <w:r>
              <w:t>N.S.</w:t>
            </w:r>
          </w:p>
        </w:tc>
        <w:tc>
          <w:tcPr>
            <w:tcW w:w="1280" w:type="dxa"/>
            <w:noWrap/>
            <w:hideMark/>
          </w:tcPr>
          <w:p w:rsidR="00450692" w:rsidRPr="00450692" w:rsidRDefault="00450692" w:rsidP="00450692">
            <w:pPr>
              <w:pStyle w:val="TableRowRIGHT"/>
            </w:pPr>
            <w:r w:rsidRPr="00450692">
              <w:t>217.21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3720</w:t>
            </w:r>
          </w:p>
        </w:tc>
        <w:tc>
          <w:tcPr>
            <w:tcW w:w="1100" w:type="dxa"/>
            <w:noWrap/>
            <w:hideMark/>
          </w:tcPr>
          <w:p w:rsidR="00450692" w:rsidRPr="00450692" w:rsidRDefault="00450692" w:rsidP="00450692">
            <w:pPr>
              <w:pStyle w:val="TableRowRIGHT"/>
            </w:pPr>
            <w:r w:rsidRPr="00450692">
              <w:t>2525</w:t>
            </w:r>
          </w:p>
        </w:tc>
        <w:tc>
          <w:tcPr>
            <w:tcW w:w="1280" w:type="dxa"/>
            <w:noWrap/>
            <w:hideMark/>
          </w:tcPr>
          <w:p w:rsidR="00450692" w:rsidRPr="00450692" w:rsidRDefault="00450692" w:rsidP="00450692">
            <w:pPr>
              <w:pStyle w:val="TableRowRIGHT"/>
            </w:pPr>
            <w:r w:rsidRPr="00450692">
              <w:t>17.2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2975</w:t>
            </w:r>
          </w:p>
        </w:tc>
        <w:tc>
          <w:tcPr>
            <w:tcW w:w="1100" w:type="dxa"/>
            <w:noWrap/>
            <w:hideMark/>
          </w:tcPr>
          <w:p w:rsidR="00450692" w:rsidRPr="00450692" w:rsidRDefault="00450692" w:rsidP="00450692">
            <w:pPr>
              <w:pStyle w:val="TableRowRIGHT"/>
            </w:pPr>
            <w:r w:rsidRPr="00450692">
              <w:t>2070</w:t>
            </w:r>
          </w:p>
        </w:tc>
        <w:tc>
          <w:tcPr>
            <w:tcW w:w="1280" w:type="dxa"/>
            <w:noWrap/>
            <w:hideMark/>
          </w:tcPr>
          <w:p w:rsidR="00450692" w:rsidRPr="00450692" w:rsidRDefault="00450692" w:rsidP="00450692">
            <w:pPr>
              <w:pStyle w:val="TableRowRIGHT"/>
            </w:pPr>
            <w:r w:rsidRPr="00450692">
              <w:t>14.08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3585</w:t>
            </w:r>
          </w:p>
        </w:tc>
        <w:tc>
          <w:tcPr>
            <w:tcW w:w="1100" w:type="dxa"/>
            <w:noWrap/>
            <w:hideMark/>
          </w:tcPr>
          <w:p w:rsidR="00450692" w:rsidRPr="00450692" w:rsidRDefault="00450692" w:rsidP="00450692">
            <w:pPr>
              <w:pStyle w:val="TableRowRIGHT"/>
            </w:pPr>
            <w:r w:rsidRPr="00450692">
              <w:t>2240</w:t>
            </w:r>
          </w:p>
        </w:tc>
        <w:tc>
          <w:tcPr>
            <w:tcW w:w="1280" w:type="dxa"/>
            <w:noWrap/>
            <w:hideMark/>
          </w:tcPr>
          <w:p w:rsidR="00450692" w:rsidRPr="00450692" w:rsidRDefault="00450692" w:rsidP="00450692">
            <w:pPr>
              <w:pStyle w:val="TableRowRIGHT"/>
            </w:pPr>
            <w:r w:rsidRPr="00450692">
              <w:t>19.08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815</w:t>
            </w:r>
          </w:p>
        </w:tc>
        <w:tc>
          <w:tcPr>
            <w:tcW w:w="1100" w:type="dxa"/>
            <w:noWrap/>
            <w:hideMark/>
          </w:tcPr>
          <w:p w:rsidR="00450692" w:rsidRPr="00450692" w:rsidRDefault="00450692" w:rsidP="00450692">
            <w:pPr>
              <w:pStyle w:val="TableRowRIGHT"/>
            </w:pPr>
            <w:r w:rsidRPr="00450692">
              <w:t>489.5</w:t>
            </w:r>
          </w:p>
        </w:tc>
        <w:tc>
          <w:tcPr>
            <w:tcW w:w="1280" w:type="dxa"/>
            <w:noWrap/>
            <w:hideMark/>
          </w:tcPr>
          <w:p w:rsidR="00450692" w:rsidRPr="00450692" w:rsidRDefault="00450692" w:rsidP="00450692">
            <w:pPr>
              <w:pStyle w:val="TableRowRIGHT"/>
            </w:pPr>
            <w:r w:rsidRPr="00450692">
              <w:t>7.97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912</w:t>
            </w:r>
          </w:p>
        </w:tc>
        <w:tc>
          <w:tcPr>
            <w:tcW w:w="1100" w:type="dxa"/>
            <w:noWrap/>
            <w:hideMark/>
          </w:tcPr>
          <w:p w:rsidR="00450692" w:rsidRPr="00450692" w:rsidRDefault="00450692" w:rsidP="00450692">
            <w:pPr>
              <w:pStyle w:val="TableRowRIGHT"/>
            </w:pPr>
            <w:r w:rsidRPr="00450692">
              <w:t>585</w:t>
            </w:r>
          </w:p>
        </w:tc>
        <w:tc>
          <w:tcPr>
            <w:tcW w:w="1280" w:type="dxa"/>
            <w:noWrap/>
            <w:hideMark/>
          </w:tcPr>
          <w:p w:rsidR="00450692" w:rsidRPr="00450692" w:rsidRDefault="00450692" w:rsidP="00450692">
            <w:pPr>
              <w:pStyle w:val="TableRowRIGHT"/>
            </w:pPr>
            <w:r w:rsidRPr="00450692">
              <w:t>8.94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525</w:t>
            </w:r>
          </w:p>
        </w:tc>
        <w:tc>
          <w:tcPr>
            <w:tcW w:w="1100" w:type="dxa"/>
            <w:noWrap/>
            <w:hideMark/>
          </w:tcPr>
          <w:p w:rsidR="00450692" w:rsidRPr="00450692" w:rsidRDefault="00450692" w:rsidP="00450692">
            <w:pPr>
              <w:pStyle w:val="TableRowRIGHT"/>
            </w:pPr>
            <w:r w:rsidRPr="00450692">
              <w:t>218</w:t>
            </w:r>
          </w:p>
        </w:tc>
        <w:tc>
          <w:tcPr>
            <w:tcW w:w="1280" w:type="dxa"/>
            <w:noWrap/>
            <w:hideMark/>
          </w:tcPr>
          <w:p w:rsidR="00450692" w:rsidRPr="00450692" w:rsidRDefault="00450692" w:rsidP="00450692">
            <w:pPr>
              <w:pStyle w:val="TableRowRIGHT"/>
            </w:pPr>
            <w:r w:rsidRPr="00450692">
              <w:t>21.83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384.8</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12.71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312</w:t>
            </w:r>
          </w:p>
        </w:tc>
        <w:tc>
          <w:tcPr>
            <w:tcW w:w="1100" w:type="dxa"/>
            <w:noWrap/>
            <w:hideMark/>
          </w:tcPr>
          <w:p w:rsidR="00450692" w:rsidRPr="00450692" w:rsidRDefault="00450692" w:rsidP="00450692">
            <w:pPr>
              <w:pStyle w:val="TableRowRIGHT"/>
            </w:pPr>
            <w:r w:rsidRPr="00450692">
              <w:t>143</w:t>
            </w:r>
          </w:p>
        </w:tc>
        <w:tc>
          <w:tcPr>
            <w:tcW w:w="1280" w:type="dxa"/>
            <w:noWrap/>
            <w:hideMark/>
          </w:tcPr>
          <w:p w:rsidR="00450692" w:rsidRPr="00450692" w:rsidRDefault="00450692" w:rsidP="00450692">
            <w:pPr>
              <w:pStyle w:val="TableRowRIGHT"/>
            </w:pPr>
            <w:r w:rsidRPr="00450692">
              <w:t>28.87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87.1</w:t>
            </w:r>
          </w:p>
        </w:tc>
        <w:tc>
          <w:tcPr>
            <w:tcW w:w="1100" w:type="dxa"/>
            <w:noWrap/>
            <w:hideMark/>
          </w:tcPr>
          <w:p w:rsidR="00450692" w:rsidRPr="00450692" w:rsidRDefault="00450692" w:rsidP="00450692">
            <w:pPr>
              <w:pStyle w:val="TableRowRIGHT"/>
            </w:pPr>
            <w:r w:rsidRPr="00450692">
              <w:t>70.5</w:t>
            </w:r>
          </w:p>
        </w:tc>
        <w:tc>
          <w:tcPr>
            <w:tcW w:w="1280" w:type="dxa"/>
            <w:noWrap/>
            <w:hideMark/>
          </w:tcPr>
          <w:p w:rsidR="00450692" w:rsidRPr="00450692" w:rsidRDefault="00450692" w:rsidP="00450692">
            <w:pPr>
              <w:pStyle w:val="TableRowRIGHT"/>
            </w:pPr>
            <w:r w:rsidRPr="00450692">
              <w:t>14.03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350.4</w:t>
            </w:r>
          </w:p>
        </w:tc>
        <w:tc>
          <w:tcPr>
            <w:tcW w:w="1100" w:type="dxa"/>
            <w:noWrap/>
            <w:hideMark/>
          </w:tcPr>
          <w:p w:rsidR="00450692" w:rsidRPr="00450692" w:rsidRDefault="00450692" w:rsidP="00450692">
            <w:pPr>
              <w:pStyle w:val="TableRowRIGHT"/>
            </w:pPr>
            <w:r w:rsidRPr="00450692">
              <w:t>191</w:t>
            </w:r>
          </w:p>
        </w:tc>
        <w:tc>
          <w:tcPr>
            <w:tcW w:w="1280" w:type="dxa"/>
            <w:noWrap/>
            <w:hideMark/>
          </w:tcPr>
          <w:p w:rsidR="00450692" w:rsidRPr="00450692" w:rsidRDefault="00450692" w:rsidP="00450692">
            <w:pPr>
              <w:pStyle w:val="TableRowRIGHT"/>
            </w:pPr>
            <w:r w:rsidRPr="00450692">
              <w:t>12.15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95.3</w:t>
            </w:r>
          </w:p>
        </w:tc>
        <w:tc>
          <w:tcPr>
            <w:tcW w:w="1100" w:type="dxa"/>
            <w:noWrap/>
            <w:hideMark/>
          </w:tcPr>
          <w:p w:rsidR="00450692" w:rsidRPr="00450692" w:rsidRDefault="00450692" w:rsidP="00450692">
            <w:pPr>
              <w:pStyle w:val="TableRowRIGHT"/>
            </w:pPr>
            <w:r w:rsidRPr="00450692">
              <w:t>94.8</w:t>
            </w:r>
          </w:p>
        </w:tc>
        <w:tc>
          <w:tcPr>
            <w:tcW w:w="1280" w:type="dxa"/>
            <w:noWrap/>
            <w:hideMark/>
          </w:tcPr>
          <w:p w:rsidR="00450692" w:rsidRPr="00450692" w:rsidRDefault="00450692" w:rsidP="00450692">
            <w:pPr>
              <w:pStyle w:val="TableRowRIGHT"/>
            </w:pPr>
            <w:r w:rsidRPr="00450692">
              <w:t>16.97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248</w:t>
            </w:r>
          </w:p>
        </w:tc>
        <w:tc>
          <w:tcPr>
            <w:tcW w:w="1100" w:type="dxa"/>
            <w:noWrap/>
            <w:hideMark/>
          </w:tcPr>
          <w:p w:rsidR="00450692" w:rsidRPr="00450692" w:rsidRDefault="00450692" w:rsidP="00450692">
            <w:pPr>
              <w:pStyle w:val="TableRowRIGHT"/>
            </w:pPr>
            <w:r w:rsidRPr="00450692">
              <w:t>66.5</w:t>
            </w:r>
          </w:p>
        </w:tc>
        <w:tc>
          <w:tcPr>
            <w:tcW w:w="1280" w:type="dxa"/>
            <w:noWrap/>
            <w:hideMark/>
          </w:tcPr>
          <w:p w:rsidR="00450692" w:rsidRPr="00450692" w:rsidRDefault="00450692" w:rsidP="00450692">
            <w:pPr>
              <w:pStyle w:val="TableRowRIGHT"/>
            </w:pPr>
            <w:r w:rsidRPr="00450692">
              <w:t>7.43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70.5</w:t>
            </w:r>
          </w:p>
        </w:tc>
        <w:tc>
          <w:tcPr>
            <w:tcW w:w="1100" w:type="dxa"/>
            <w:noWrap/>
            <w:hideMark/>
          </w:tcPr>
          <w:p w:rsidR="00450692" w:rsidRPr="00450692" w:rsidRDefault="00450692" w:rsidP="00450692">
            <w:pPr>
              <w:pStyle w:val="TableRowRIGHT"/>
            </w:pPr>
            <w:r w:rsidRPr="00450692">
              <w:t>33.2</w:t>
            </w:r>
          </w:p>
        </w:tc>
        <w:tc>
          <w:tcPr>
            <w:tcW w:w="1280" w:type="dxa"/>
            <w:noWrap/>
            <w:hideMark/>
          </w:tcPr>
          <w:p w:rsidR="00450692" w:rsidRPr="00450692" w:rsidRDefault="00450692" w:rsidP="00450692">
            <w:pPr>
              <w:pStyle w:val="TableRowRIGHT"/>
            </w:pPr>
            <w:r w:rsidRPr="00450692">
              <w:t>8.25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145</w:t>
            </w:r>
          </w:p>
        </w:tc>
        <w:tc>
          <w:tcPr>
            <w:tcW w:w="1100" w:type="dxa"/>
            <w:noWrap/>
            <w:hideMark/>
          </w:tcPr>
          <w:p w:rsidR="00450692" w:rsidRPr="00450692" w:rsidRDefault="00450692" w:rsidP="00450692">
            <w:pPr>
              <w:pStyle w:val="TableRowRIGHT"/>
            </w:pPr>
            <w:r w:rsidRPr="00450692">
              <w:t>51.5</w:t>
            </w:r>
          </w:p>
        </w:tc>
        <w:tc>
          <w:tcPr>
            <w:tcW w:w="1280" w:type="dxa"/>
            <w:noWrap/>
            <w:hideMark/>
          </w:tcPr>
          <w:p w:rsidR="00450692" w:rsidRPr="00450692" w:rsidRDefault="00450692" w:rsidP="00450692">
            <w:pPr>
              <w:pStyle w:val="TableRowRIGHT"/>
            </w:pPr>
            <w:r w:rsidRPr="00450692">
              <w:t>7.62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46.3</w:t>
            </w:r>
          </w:p>
        </w:tc>
        <w:tc>
          <w:tcPr>
            <w:tcW w:w="1100" w:type="dxa"/>
            <w:noWrap/>
            <w:hideMark/>
          </w:tcPr>
          <w:p w:rsidR="00450692" w:rsidRPr="00450692" w:rsidRDefault="00450692" w:rsidP="00450692">
            <w:pPr>
              <w:pStyle w:val="TableRowRIGHT"/>
            </w:pPr>
            <w:r w:rsidRPr="00450692">
              <w:t>35.2</w:t>
            </w:r>
          </w:p>
        </w:tc>
        <w:tc>
          <w:tcPr>
            <w:tcW w:w="1280" w:type="dxa"/>
            <w:noWrap/>
            <w:hideMark/>
          </w:tcPr>
          <w:p w:rsidR="00450692" w:rsidRPr="00450692" w:rsidRDefault="00450692" w:rsidP="00450692">
            <w:pPr>
              <w:pStyle w:val="TableRowRIGHT"/>
            </w:pPr>
            <w:r w:rsidRPr="00450692">
              <w:t>8.22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342</w:t>
            </w:r>
          </w:p>
        </w:tc>
        <w:tc>
          <w:tcPr>
            <w:tcW w:w="1100" w:type="dxa"/>
            <w:noWrap/>
            <w:hideMark/>
          </w:tcPr>
          <w:p w:rsidR="00450692" w:rsidRPr="00450692" w:rsidRDefault="00450692" w:rsidP="00450692">
            <w:pPr>
              <w:pStyle w:val="TableRowRIGHT"/>
            </w:pPr>
            <w:r w:rsidRPr="00450692">
              <w:t>59.3</w:t>
            </w:r>
          </w:p>
        </w:tc>
        <w:tc>
          <w:tcPr>
            <w:tcW w:w="1280" w:type="dxa"/>
            <w:noWrap/>
            <w:hideMark/>
          </w:tcPr>
          <w:p w:rsidR="00450692" w:rsidRPr="00450692" w:rsidRDefault="00450692" w:rsidP="00450692">
            <w:pPr>
              <w:pStyle w:val="TableRowRIGHT"/>
            </w:pPr>
            <w:r w:rsidRPr="00450692">
              <w:t>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177</w:t>
            </w:r>
          </w:p>
        </w:tc>
        <w:tc>
          <w:tcPr>
            <w:tcW w:w="1100" w:type="dxa"/>
            <w:noWrap/>
            <w:hideMark/>
          </w:tcPr>
          <w:p w:rsidR="00450692" w:rsidRPr="00450692" w:rsidRDefault="00450692" w:rsidP="00450692">
            <w:pPr>
              <w:pStyle w:val="TableRowRIGHT"/>
            </w:pPr>
            <w:r w:rsidRPr="00450692">
              <w:t>51.1</w:t>
            </w:r>
          </w:p>
        </w:tc>
        <w:tc>
          <w:tcPr>
            <w:tcW w:w="1280" w:type="dxa"/>
            <w:noWrap/>
            <w:hideMark/>
          </w:tcPr>
          <w:p w:rsidR="00450692" w:rsidRPr="00450692" w:rsidRDefault="00450692" w:rsidP="00450692">
            <w:pPr>
              <w:pStyle w:val="TableRowRIGHT"/>
            </w:pPr>
            <w:r w:rsidRPr="00450692">
              <w:t>7.12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4335</w:t>
            </w:r>
          </w:p>
        </w:tc>
        <w:tc>
          <w:tcPr>
            <w:tcW w:w="1100" w:type="dxa"/>
            <w:noWrap/>
            <w:hideMark/>
          </w:tcPr>
          <w:p w:rsidR="00450692" w:rsidRPr="00450692" w:rsidRDefault="00450692" w:rsidP="00450692">
            <w:pPr>
              <w:pStyle w:val="TableRowRIGHT"/>
            </w:pPr>
            <w:r w:rsidRPr="00450692">
              <w:t>1640</w:t>
            </w:r>
          </w:p>
        </w:tc>
        <w:tc>
          <w:tcPr>
            <w:tcW w:w="1280" w:type="dxa"/>
            <w:noWrap/>
            <w:hideMark/>
          </w:tcPr>
          <w:p w:rsidR="00450692" w:rsidRPr="00450692" w:rsidRDefault="00450692" w:rsidP="00450692">
            <w:pPr>
              <w:pStyle w:val="TableRowRIGHT"/>
            </w:pPr>
            <w:r w:rsidRPr="00450692">
              <w:t>51.21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690</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9.66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78.2</w:t>
            </w:r>
          </w:p>
        </w:tc>
        <w:tc>
          <w:tcPr>
            <w:tcW w:w="1100" w:type="dxa"/>
            <w:noWrap/>
            <w:hideMark/>
          </w:tcPr>
          <w:p w:rsidR="00450692" w:rsidRPr="00450692" w:rsidRDefault="00450692" w:rsidP="00450692">
            <w:pPr>
              <w:pStyle w:val="TableRowRIGHT"/>
            </w:pPr>
            <w:r w:rsidRPr="00450692">
              <w:t>75.7</w:t>
            </w:r>
          </w:p>
        </w:tc>
        <w:tc>
          <w:tcPr>
            <w:tcW w:w="1280" w:type="dxa"/>
            <w:noWrap/>
            <w:hideMark/>
          </w:tcPr>
          <w:p w:rsidR="00450692" w:rsidRPr="00450692" w:rsidRDefault="00450692" w:rsidP="00450692">
            <w:pPr>
              <w:pStyle w:val="TableRowRIGHT"/>
            </w:pPr>
            <w:r w:rsidRPr="00450692">
              <w:t>7.72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143</w:t>
            </w:r>
          </w:p>
        </w:tc>
        <w:tc>
          <w:tcPr>
            <w:tcW w:w="1280" w:type="dxa"/>
            <w:noWrap/>
            <w:hideMark/>
          </w:tcPr>
          <w:p w:rsidR="00450692" w:rsidRPr="00450692" w:rsidRDefault="00450692" w:rsidP="00450692">
            <w:pPr>
              <w:pStyle w:val="TableRowRIGHT"/>
            </w:pPr>
            <w:r w:rsidRPr="00450692">
              <w:t>19.95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73.6</w:t>
            </w:r>
          </w:p>
        </w:tc>
        <w:tc>
          <w:tcPr>
            <w:tcW w:w="1100" w:type="dxa"/>
            <w:noWrap/>
            <w:hideMark/>
          </w:tcPr>
          <w:p w:rsidR="00450692" w:rsidRPr="00450692" w:rsidRDefault="00450692" w:rsidP="00450692">
            <w:pPr>
              <w:pStyle w:val="TableRowRIGHT"/>
            </w:pPr>
            <w:r w:rsidRPr="00450692">
              <w:t>60.1</w:t>
            </w:r>
          </w:p>
        </w:tc>
        <w:tc>
          <w:tcPr>
            <w:tcW w:w="1280" w:type="dxa"/>
            <w:noWrap/>
            <w:hideMark/>
          </w:tcPr>
          <w:p w:rsidR="00450692" w:rsidRPr="00450692" w:rsidRDefault="00450692" w:rsidP="00450692">
            <w:pPr>
              <w:pStyle w:val="TableRowRIGHT"/>
            </w:pPr>
            <w:r w:rsidRPr="00450692">
              <w:t>9.89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189</w:t>
            </w:r>
          </w:p>
        </w:tc>
        <w:tc>
          <w:tcPr>
            <w:tcW w:w="1100" w:type="dxa"/>
            <w:noWrap/>
            <w:hideMark/>
          </w:tcPr>
          <w:p w:rsidR="00450692" w:rsidRPr="00450692" w:rsidRDefault="00450692" w:rsidP="00450692">
            <w:pPr>
              <w:pStyle w:val="TableRowRIGHT"/>
            </w:pPr>
            <w:r w:rsidRPr="00450692">
              <w:t>132</w:t>
            </w:r>
          </w:p>
        </w:tc>
        <w:tc>
          <w:tcPr>
            <w:tcW w:w="1280" w:type="dxa"/>
            <w:noWrap/>
            <w:hideMark/>
          </w:tcPr>
          <w:p w:rsidR="00450692" w:rsidRPr="00450692" w:rsidRDefault="00450692" w:rsidP="00450692">
            <w:pPr>
              <w:pStyle w:val="TableRowRIGHT"/>
            </w:pPr>
            <w:r w:rsidRPr="00450692">
              <w:t>11.88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482</w:t>
            </w:r>
          </w:p>
        </w:tc>
        <w:tc>
          <w:tcPr>
            <w:tcW w:w="1100" w:type="dxa"/>
            <w:noWrap/>
            <w:hideMark/>
          </w:tcPr>
          <w:p w:rsidR="00450692" w:rsidRPr="00450692" w:rsidRDefault="00450692" w:rsidP="00450692">
            <w:pPr>
              <w:pStyle w:val="TableRowRIGHT"/>
            </w:pPr>
            <w:r w:rsidRPr="00450692">
              <w:t>208</w:t>
            </w:r>
          </w:p>
        </w:tc>
        <w:tc>
          <w:tcPr>
            <w:tcW w:w="1280" w:type="dxa"/>
            <w:noWrap/>
            <w:hideMark/>
          </w:tcPr>
          <w:p w:rsidR="00450692" w:rsidRPr="00450692" w:rsidRDefault="00450692" w:rsidP="00450692">
            <w:pPr>
              <w:pStyle w:val="TableRowRIGHT"/>
            </w:pPr>
            <w:r w:rsidRPr="00450692">
              <w:t>31.95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618</w:t>
            </w:r>
          </w:p>
        </w:tc>
        <w:tc>
          <w:tcPr>
            <w:tcW w:w="1100" w:type="dxa"/>
            <w:noWrap/>
            <w:hideMark/>
          </w:tcPr>
          <w:p w:rsidR="00450692" w:rsidRPr="00450692" w:rsidRDefault="00450692" w:rsidP="00450692">
            <w:pPr>
              <w:pStyle w:val="TableRowRIGHT"/>
            </w:pPr>
            <w:r w:rsidRPr="00450692">
              <w:t>345</w:t>
            </w:r>
          </w:p>
        </w:tc>
        <w:tc>
          <w:tcPr>
            <w:tcW w:w="1280" w:type="dxa"/>
            <w:noWrap/>
            <w:hideMark/>
          </w:tcPr>
          <w:p w:rsidR="00450692" w:rsidRPr="00450692" w:rsidRDefault="00450692" w:rsidP="00450692">
            <w:pPr>
              <w:pStyle w:val="TableRowRIGHT"/>
            </w:pPr>
            <w:r w:rsidRPr="00450692">
              <w:t>22.75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246</w:t>
            </w:r>
          </w:p>
        </w:tc>
        <w:tc>
          <w:tcPr>
            <w:tcW w:w="1100" w:type="dxa"/>
            <w:noWrap/>
            <w:hideMark/>
          </w:tcPr>
          <w:p w:rsidR="00450692" w:rsidRPr="00450692" w:rsidRDefault="00450692" w:rsidP="00450692">
            <w:pPr>
              <w:pStyle w:val="TableRowRIGHT"/>
            </w:pPr>
            <w:r w:rsidRPr="00450692">
              <w:t>216</w:t>
            </w:r>
          </w:p>
        </w:tc>
        <w:tc>
          <w:tcPr>
            <w:tcW w:w="1280" w:type="dxa"/>
            <w:noWrap/>
            <w:hideMark/>
          </w:tcPr>
          <w:p w:rsidR="00450692" w:rsidRPr="00450692" w:rsidRDefault="00450692" w:rsidP="00450692">
            <w:pPr>
              <w:pStyle w:val="TableRowRIGHT"/>
            </w:pPr>
            <w:r w:rsidRPr="00450692">
              <w:t>19.91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436</w:t>
            </w:r>
          </w:p>
        </w:tc>
        <w:tc>
          <w:tcPr>
            <w:tcW w:w="1100" w:type="dxa"/>
            <w:noWrap/>
            <w:hideMark/>
          </w:tcPr>
          <w:p w:rsidR="00450692" w:rsidRPr="00450692" w:rsidRDefault="00450692" w:rsidP="00450692">
            <w:pPr>
              <w:pStyle w:val="TableRowRIGHT"/>
            </w:pPr>
            <w:r w:rsidRPr="00450692">
              <w:t>210</w:t>
            </w:r>
          </w:p>
        </w:tc>
        <w:tc>
          <w:tcPr>
            <w:tcW w:w="1280" w:type="dxa"/>
            <w:noWrap/>
            <w:hideMark/>
          </w:tcPr>
          <w:p w:rsidR="00450692" w:rsidRPr="00450692" w:rsidRDefault="00450692" w:rsidP="00450692">
            <w:pPr>
              <w:pStyle w:val="TableRowRIGHT"/>
            </w:pPr>
            <w:r w:rsidRPr="00450692">
              <w:t>56.87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220</w:t>
            </w:r>
          </w:p>
        </w:tc>
        <w:tc>
          <w:tcPr>
            <w:tcW w:w="1100" w:type="dxa"/>
            <w:noWrap/>
            <w:hideMark/>
          </w:tcPr>
          <w:p w:rsidR="00450692" w:rsidRPr="00450692" w:rsidRDefault="00450692" w:rsidP="00450692">
            <w:pPr>
              <w:pStyle w:val="TableRowRIGHT"/>
            </w:pPr>
            <w:r w:rsidRPr="00450692">
              <w:t>162</w:t>
            </w:r>
          </w:p>
        </w:tc>
        <w:tc>
          <w:tcPr>
            <w:tcW w:w="1280" w:type="dxa"/>
            <w:noWrap/>
            <w:hideMark/>
          </w:tcPr>
          <w:p w:rsidR="00450692" w:rsidRPr="00450692" w:rsidRDefault="00450692" w:rsidP="00450692">
            <w:pPr>
              <w:pStyle w:val="TableRowRIGHT"/>
            </w:pPr>
            <w:r w:rsidRPr="00450692">
              <w:t>34.23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95.9</w:t>
            </w:r>
          </w:p>
        </w:tc>
        <w:tc>
          <w:tcPr>
            <w:tcW w:w="1100" w:type="dxa"/>
            <w:noWrap/>
            <w:hideMark/>
          </w:tcPr>
          <w:p w:rsidR="00450692" w:rsidRPr="00450692" w:rsidRDefault="00450692" w:rsidP="00450692">
            <w:pPr>
              <w:pStyle w:val="TableRowRIGHT"/>
            </w:pPr>
            <w:r w:rsidRPr="00450692">
              <w:t>86.4</w:t>
            </w:r>
          </w:p>
        </w:tc>
        <w:tc>
          <w:tcPr>
            <w:tcW w:w="1280" w:type="dxa"/>
            <w:noWrap/>
            <w:hideMark/>
          </w:tcPr>
          <w:p w:rsidR="00450692" w:rsidRPr="00450692" w:rsidRDefault="00450692" w:rsidP="00450692">
            <w:pPr>
              <w:pStyle w:val="TableRowRIGHT"/>
            </w:pPr>
            <w:r w:rsidRPr="00450692">
              <w:t>16.81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90.4</w:t>
            </w:r>
          </w:p>
        </w:tc>
        <w:tc>
          <w:tcPr>
            <w:tcW w:w="1100" w:type="dxa"/>
            <w:noWrap/>
            <w:hideMark/>
          </w:tcPr>
          <w:p w:rsidR="00450692" w:rsidRPr="00450692" w:rsidRDefault="00450692" w:rsidP="00450692">
            <w:pPr>
              <w:pStyle w:val="TableRowRIGHT"/>
            </w:pPr>
            <w:r w:rsidRPr="00450692">
              <w:t>74.1</w:t>
            </w:r>
          </w:p>
        </w:tc>
        <w:tc>
          <w:tcPr>
            <w:tcW w:w="1280" w:type="dxa"/>
            <w:noWrap/>
            <w:hideMark/>
          </w:tcPr>
          <w:p w:rsidR="00450692" w:rsidRPr="00450692" w:rsidRDefault="00450692" w:rsidP="00450692">
            <w:pPr>
              <w:pStyle w:val="TableRowRIGHT"/>
            </w:pPr>
            <w:r w:rsidRPr="00450692">
              <w:t>14.07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103</w:t>
            </w:r>
          </w:p>
        </w:tc>
        <w:tc>
          <w:tcPr>
            <w:tcW w:w="1100" w:type="dxa"/>
            <w:noWrap/>
            <w:hideMark/>
          </w:tcPr>
          <w:p w:rsidR="00450692" w:rsidRPr="00450692" w:rsidRDefault="00450692" w:rsidP="00450692">
            <w:pPr>
              <w:pStyle w:val="TableRowRIGHT"/>
            </w:pPr>
            <w:r w:rsidRPr="00450692">
              <w:t>87.4</w:t>
            </w:r>
          </w:p>
        </w:tc>
        <w:tc>
          <w:tcPr>
            <w:tcW w:w="1280" w:type="dxa"/>
            <w:noWrap/>
            <w:hideMark/>
          </w:tcPr>
          <w:p w:rsidR="00450692" w:rsidRPr="00450692" w:rsidRDefault="00450692" w:rsidP="00450692">
            <w:pPr>
              <w:pStyle w:val="TableRowRIGHT"/>
            </w:pPr>
            <w:r w:rsidRPr="00450692">
              <w:t>13.35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88.3</w:t>
            </w:r>
          </w:p>
        </w:tc>
        <w:tc>
          <w:tcPr>
            <w:tcW w:w="1100" w:type="dxa"/>
            <w:noWrap/>
            <w:hideMark/>
          </w:tcPr>
          <w:p w:rsidR="00450692" w:rsidRPr="00450692" w:rsidRDefault="00450692" w:rsidP="00450692">
            <w:pPr>
              <w:pStyle w:val="TableRowRIGHT"/>
            </w:pPr>
            <w:r w:rsidRPr="00450692">
              <w:t>102</w:t>
            </w:r>
          </w:p>
        </w:tc>
        <w:tc>
          <w:tcPr>
            <w:tcW w:w="1280" w:type="dxa"/>
            <w:noWrap/>
            <w:hideMark/>
          </w:tcPr>
          <w:p w:rsidR="00450692" w:rsidRPr="00450692" w:rsidRDefault="00450692" w:rsidP="00450692">
            <w:pPr>
              <w:pStyle w:val="TableRowRIGHT"/>
            </w:pPr>
            <w:r w:rsidRPr="00450692">
              <w:t>14.87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105</w:t>
            </w:r>
          </w:p>
        </w:tc>
        <w:tc>
          <w:tcPr>
            <w:tcW w:w="1100" w:type="dxa"/>
            <w:noWrap/>
            <w:hideMark/>
          </w:tcPr>
          <w:p w:rsidR="00450692" w:rsidRPr="00450692" w:rsidRDefault="00450692" w:rsidP="00450692">
            <w:pPr>
              <w:pStyle w:val="TableRowRIGHT"/>
            </w:pPr>
            <w:r w:rsidRPr="00450692">
              <w:t>72.7</w:t>
            </w:r>
          </w:p>
        </w:tc>
        <w:tc>
          <w:tcPr>
            <w:tcW w:w="1280" w:type="dxa"/>
            <w:noWrap/>
            <w:hideMark/>
          </w:tcPr>
          <w:p w:rsidR="00450692" w:rsidRPr="00450692" w:rsidRDefault="00450692" w:rsidP="00450692">
            <w:pPr>
              <w:pStyle w:val="TableRowRIGHT"/>
            </w:pPr>
            <w:r w:rsidRPr="00450692">
              <w:t>5.77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28.2</w:t>
            </w:r>
          </w:p>
        </w:tc>
        <w:tc>
          <w:tcPr>
            <w:tcW w:w="1100" w:type="dxa"/>
            <w:noWrap/>
            <w:hideMark/>
          </w:tcPr>
          <w:p w:rsidR="00450692" w:rsidRPr="00450692" w:rsidRDefault="00450692" w:rsidP="00450692">
            <w:pPr>
              <w:pStyle w:val="TableRowRIGHT"/>
            </w:pPr>
            <w:r w:rsidRPr="00450692">
              <w:t>22.4</w:t>
            </w:r>
          </w:p>
        </w:tc>
        <w:tc>
          <w:tcPr>
            <w:tcW w:w="1280" w:type="dxa"/>
            <w:noWrap/>
            <w:hideMark/>
          </w:tcPr>
          <w:p w:rsidR="00450692" w:rsidRPr="00450692" w:rsidRDefault="00450692" w:rsidP="00450692">
            <w:pPr>
              <w:pStyle w:val="TableRowRIGHT"/>
            </w:pPr>
            <w:r w:rsidRPr="00450692">
              <w:t>5.12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28.5</w:t>
            </w:r>
          </w:p>
        </w:tc>
        <w:tc>
          <w:tcPr>
            <w:tcW w:w="1100" w:type="dxa"/>
            <w:noWrap/>
            <w:hideMark/>
          </w:tcPr>
          <w:p w:rsidR="00450692" w:rsidRPr="00450692" w:rsidRDefault="00450692" w:rsidP="00450692">
            <w:pPr>
              <w:pStyle w:val="TableRowRIGHT"/>
            </w:pPr>
            <w:r w:rsidRPr="00450692">
              <w:t>21.5</w:t>
            </w:r>
          </w:p>
        </w:tc>
        <w:tc>
          <w:tcPr>
            <w:tcW w:w="1280" w:type="dxa"/>
            <w:noWrap/>
            <w:hideMark/>
          </w:tcPr>
          <w:p w:rsidR="00450692" w:rsidRPr="00450692" w:rsidRDefault="00450692" w:rsidP="00450692">
            <w:pPr>
              <w:pStyle w:val="TableRowRIGHT"/>
            </w:pPr>
            <w:r w:rsidRPr="00450692">
              <w:t>4.48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256.2</w:t>
            </w:r>
          </w:p>
        </w:tc>
        <w:tc>
          <w:tcPr>
            <w:tcW w:w="1100" w:type="dxa"/>
            <w:noWrap/>
            <w:hideMark/>
          </w:tcPr>
          <w:p w:rsidR="00450692" w:rsidRPr="00450692" w:rsidRDefault="00450692" w:rsidP="00450692">
            <w:pPr>
              <w:pStyle w:val="TableRowRIGHT"/>
            </w:pPr>
            <w:r w:rsidRPr="00450692">
              <w:t>25.5</w:t>
            </w:r>
          </w:p>
        </w:tc>
        <w:tc>
          <w:tcPr>
            <w:tcW w:w="1280" w:type="dxa"/>
            <w:noWrap/>
            <w:hideMark/>
          </w:tcPr>
          <w:p w:rsidR="00450692" w:rsidRPr="00450692" w:rsidRDefault="00450692" w:rsidP="00450692">
            <w:pPr>
              <w:pStyle w:val="TableRowRIGHT"/>
            </w:pPr>
            <w:r w:rsidRPr="00450692">
              <w:t>3.89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31.3</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2.79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19.4</w:t>
            </w:r>
          </w:p>
        </w:tc>
        <w:tc>
          <w:tcPr>
            <w:tcW w:w="1100" w:type="dxa"/>
            <w:noWrap/>
            <w:hideMark/>
          </w:tcPr>
          <w:p w:rsidR="00450692" w:rsidRPr="00450692" w:rsidRDefault="00450692" w:rsidP="00450692">
            <w:pPr>
              <w:pStyle w:val="TableRowRIGHT"/>
            </w:pPr>
            <w:r w:rsidRPr="00450692">
              <w:t>13.3</w:t>
            </w:r>
          </w:p>
        </w:tc>
        <w:tc>
          <w:tcPr>
            <w:tcW w:w="1280" w:type="dxa"/>
            <w:noWrap/>
            <w:hideMark/>
          </w:tcPr>
          <w:p w:rsidR="00450692" w:rsidRPr="00450692" w:rsidRDefault="00450692" w:rsidP="00450692">
            <w:pPr>
              <w:pStyle w:val="TableRowRIGHT"/>
            </w:pPr>
            <w:r w:rsidRPr="00450692">
              <w:t>2.89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26.2</w:t>
            </w:r>
          </w:p>
        </w:tc>
        <w:tc>
          <w:tcPr>
            <w:tcW w:w="1100" w:type="dxa"/>
            <w:noWrap/>
            <w:hideMark/>
          </w:tcPr>
          <w:p w:rsidR="00450692" w:rsidRPr="00450692" w:rsidRDefault="00450692" w:rsidP="00450692">
            <w:pPr>
              <w:pStyle w:val="TableRowRIGHT"/>
            </w:pPr>
            <w:r w:rsidRPr="00450692">
              <w:t>17</w:t>
            </w:r>
          </w:p>
        </w:tc>
        <w:tc>
          <w:tcPr>
            <w:tcW w:w="1280" w:type="dxa"/>
            <w:noWrap/>
            <w:hideMark/>
          </w:tcPr>
          <w:p w:rsidR="00450692" w:rsidRPr="00450692" w:rsidRDefault="00450692" w:rsidP="00450692">
            <w:pPr>
              <w:pStyle w:val="TableRowRIGHT"/>
            </w:pPr>
            <w:r w:rsidRPr="00450692">
              <w:t>2.96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26.7</w:t>
            </w:r>
          </w:p>
        </w:tc>
        <w:tc>
          <w:tcPr>
            <w:tcW w:w="1100" w:type="dxa"/>
            <w:noWrap/>
            <w:hideMark/>
          </w:tcPr>
          <w:p w:rsidR="00450692" w:rsidRPr="00450692" w:rsidRDefault="00450692" w:rsidP="00450692">
            <w:pPr>
              <w:pStyle w:val="TableRowRIGHT"/>
            </w:pPr>
            <w:r w:rsidRPr="00450692">
              <w:t>17.7</w:t>
            </w:r>
          </w:p>
        </w:tc>
        <w:tc>
          <w:tcPr>
            <w:tcW w:w="1280" w:type="dxa"/>
            <w:noWrap/>
            <w:hideMark/>
          </w:tcPr>
          <w:p w:rsidR="00450692" w:rsidRPr="00450692" w:rsidRDefault="00450692" w:rsidP="00450692">
            <w:pPr>
              <w:pStyle w:val="TableRowRIGHT"/>
            </w:pPr>
            <w:r w:rsidRPr="00450692">
              <w:t>2.62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25.9</w:t>
            </w:r>
          </w:p>
        </w:tc>
        <w:tc>
          <w:tcPr>
            <w:tcW w:w="1100" w:type="dxa"/>
            <w:noWrap/>
            <w:hideMark/>
          </w:tcPr>
          <w:p w:rsidR="00450692" w:rsidRPr="00450692" w:rsidRDefault="00450692" w:rsidP="00450692">
            <w:pPr>
              <w:pStyle w:val="TableRowRIGHT"/>
            </w:pPr>
            <w:r w:rsidRPr="00450692">
              <w:t>9.56</w:t>
            </w:r>
          </w:p>
        </w:tc>
        <w:tc>
          <w:tcPr>
            <w:tcW w:w="1280" w:type="dxa"/>
            <w:noWrap/>
            <w:hideMark/>
          </w:tcPr>
          <w:p w:rsidR="00450692" w:rsidRPr="00450692" w:rsidRDefault="00450692" w:rsidP="00450692">
            <w:pPr>
              <w:pStyle w:val="TableRowRIGHT"/>
            </w:pPr>
            <w:r w:rsidRPr="00450692">
              <w:t>3.68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29.4</w:t>
            </w:r>
          </w:p>
        </w:tc>
        <w:tc>
          <w:tcPr>
            <w:tcW w:w="1100" w:type="dxa"/>
            <w:noWrap/>
            <w:hideMark/>
          </w:tcPr>
          <w:p w:rsidR="00450692" w:rsidRPr="00450692" w:rsidRDefault="00450692" w:rsidP="00450692">
            <w:pPr>
              <w:pStyle w:val="TableRowRIGHT"/>
            </w:pPr>
            <w:r w:rsidRPr="00450692">
              <w:t>17.4</w:t>
            </w:r>
          </w:p>
        </w:tc>
        <w:tc>
          <w:tcPr>
            <w:tcW w:w="1280" w:type="dxa"/>
            <w:noWrap/>
            <w:hideMark/>
          </w:tcPr>
          <w:p w:rsidR="00450692" w:rsidRPr="00450692" w:rsidRDefault="00450692" w:rsidP="00450692">
            <w:pPr>
              <w:pStyle w:val="TableRowRIGHT"/>
            </w:pPr>
            <w:r w:rsidRPr="00450692">
              <w:t>3.44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85.9</w:t>
            </w:r>
          </w:p>
        </w:tc>
        <w:tc>
          <w:tcPr>
            <w:tcW w:w="1100" w:type="dxa"/>
            <w:noWrap/>
            <w:hideMark/>
          </w:tcPr>
          <w:p w:rsidR="00450692" w:rsidRPr="00450692" w:rsidRDefault="00450692" w:rsidP="00450692">
            <w:pPr>
              <w:pStyle w:val="TableRowRIGHT"/>
            </w:pPr>
            <w:r w:rsidRPr="00450692">
              <w:t>32.9</w:t>
            </w:r>
          </w:p>
        </w:tc>
        <w:tc>
          <w:tcPr>
            <w:tcW w:w="1280" w:type="dxa"/>
            <w:noWrap/>
            <w:hideMark/>
          </w:tcPr>
          <w:p w:rsidR="00450692" w:rsidRPr="00450692" w:rsidRDefault="00450692" w:rsidP="00450692">
            <w:pPr>
              <w:pStyle w:val="TableRowRIGHT"/>
            </w:pPr>
            <w:r w:rsidRPr="00450692">
              <w:t>5.81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89.2</w:t>
            </w:r>
          </w:p>
        </w:tc>
        <w:tc>
          <w:tcPr>
            <w:tcW w:w="1100" w:type="dxa"/>
            <w:noWrap/>
            <w:hideMark/>
          </w:tcPr>
          <w:p w:rsidR="00450692" w:rsidRPr="00450692" w:rsidRDefault="00450692" w:rsidP="00450692">
            <w:pPr>
              <w:pStyle w:val="TableRowRIGHT"/>
            </w:pPr>
            <w:r w:rsidRPr="00450692">
              <w:t>44.1</w:t>
            </w:r>
          </w:p>
        </w:tc>
        <w:tc>
          <w:tcPr>
            <w:tcW w:w="1280" w:type="dxa"/>
            <w:noWrap/>
            <w:hideMark/>
          </w:tcPr>
          <w:p w:rsidR="00450692" w:rsidRPr="00450692" w:rsidRDefault="00450692" w:rsidP="00450692">
            <w:pPr>
              <w:pStyle w:val="TableRowRIGHT"/>
            </w:pPr>
            <w:r w:rsidRPr="00450692">
              <w:t>21.99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41</w:t>
            </w:r>
          </w:p>
        </w:tc>
        <w:tc>
          <w:tcPr>
            <w:tcW w:w="1100" w:type="dxa"/>
            <w:noWrap/>
            <w:hideMark/>
          </w:tcPr>
          <w:p w:rsidR="00450692" w:rsidRPr="00450692" w:rsidRDefault="00450692" w:rsidP="00450692">
            <w:pPr>
              <w:pStyle w:val="TableRowRIGHT"/>
            </w:pPr>
            <w:r w:rsidRPr="00450692">
              <w:t>28.9</w:t>
            </w:r>
          </w:p>
        </w:tc>
        <w:tc>
          <w:tcPr>
            <w:tcW w:w="1280" w:type="dxa"/>
            <w:noWrap/>
            <w:hideMark/>
          </w:tcPr>
          <w:p w:rsidR="00450692" w:rsidRPr="00450692" w:rsidRDefault="00450692" w:rsidP="00450692">
            <w:pPr>
              <w:pStyle w:val="TableRowRIGHT"/>
            </w:pPr>
            <w:r w:rsidRPr="00450692">
              <w:t>14.85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34.3</w:t>
            </w:r>
          </w:p>
        </w:tc>
        <w:tc>
          <w:tcPr>
            <w:tcW w:w="1100" w:type="dxa"/>
            <w:noWrap/>
            <w:hideMark/>
          </w:tcPr>
          <w:p w:rsidR="00450692" w:rsidRPr="00450692" w:rsidRDefault="00450692" w:rsidP="00450692">
            <w:pPr>
              <w:pStyle w:val="TableRowRIGHT"/>
            </w:pPr>
            <w:r w:rsidRPr="00450692">
              <w:t>27.6</w:t>
            </w:r>
          </w:p>
        </w:tc>
        <w:tc>
          <w:tcPr>
            <w:tcW w:w="1280" w:type="dxa"/>
            <w:noWrap/>
            <w:hideMark/>
          </w:tcPr>
          <w:p w:rsidR="00450692" w:rsidRPr="00450692" w:rsidRDefault="00450692" w:rsidP="00450692">
            <w:pPr>
              <w:pStyle w:val="TableRowRIGHT"/>
            </w:pPr>
            <w:r w:rsidRPr="00450692">
              <w:t>12.43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32.8</w:t>
            </w:r>
          </w:p>
        </w:tc>
        <w:tc>
          <w:tcPr>
            <w:tcW w:w="1100" w:type="dxa"/>
            <w:noWrap/>
            <w:hideMark/>
          </w:tcPr>
          <w:p w:rsidR="00450692" w:rsidRPr="00450692" w:rsidRDefault="00450692" w:rsidP="00450692">
            <w:pPr>
              <w:pStyle w:val="TableRowRIGHT"/>
            </w:pPr>
            <w:r w:rsidRPr="00450692">
              <w:t>29.8</w:t>
            </w:r>
          </w:p>
        </w:tc>
        <w:tc>
          <w:tcPr>
            <w:tcW w:w="1280" w:type="dxa"/>
            <w:noWrap/>
            <w:hideMark/>
          </w:tcPr>
          <w:p w:rsidR="00450692" w:rsidRPr="00450692" w:rsidRDefault="00450692" w:rsidP="00450692">
            <w:pPr>
              <w:pStyle w:val="TableRowRIGHT"/>
            </w:pPr>
            <w:r w:rsidRPr="00450692">
              <w:t>9.75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35.4</w:t>
            </w:r>
          </w:p>
        </w:tc>
        <w:tc>
          <w:tcPr>
            <w:tcW w:w="1100" w:type="dxa"/>
            <w:noWrap/>
            <w:hideMark/>
          </w:tcPr>
          <w:p w:rsidR="00450692" w:rsidRPr="00450692" w:rsidRDefault="00450692" w:rsidP="00450692">
            <w:pPr>
              <w:pStyle w:val="TableRowRIGHT"/>
            </w:pPr>
            <w:r w:rsidRPr="00450692">
              <w:t>22.3</w:t>
            </w:r>
          </w:p>
        </w:tc>
        <w:tc>
          <w:tcPr>
            <w:tcW w:w="1280" w:type="dxa"/>
            <w:noWrap/>
            <w:hideMark/>
          </w:tcPr>
          <w:p w:rsidR="00450692" w:rsidRPr="00450692" w:rsidRDefault="00450692" w:rsidP="00450692">
            <w:pPr>
              <w:pStyle w:val="TableRowRIGHT"/>
            </w:pPr>
            <w:r w:rsidRPr="00450692">
              <w:t>8.4</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87.4</w:t>
            </w:r>
          </w:p>
        </w:tc>
        <w:tc>
          <w:tcPr>
            <w:tcW w:w="1100" w:type="dxa"/>
            <w:noWrap/>
            <w:hideMark/>
          </w:tcPr>
          <w:p w:rsidR="00450692" w:rsidRPr="00450692" w:rsidRDefault="00450692" w:rsidP="00450692">
            <w:pPr>
              <w:pStyle w:val="TableRowRIGHT"/>
            </w:pPr>
            <w:r w:rsidRPr="00450692">
              <w:t>46.1</w:t>
            </w:r>
          </w:p>
        </w:tc>
        <w:tc>
          <w:tcPr>
            <w:tcW w:w="1280" w:type="dxa"/>
            <w:noWrap/>
            <w:hideMark/>
          </w:tcPr>
          <w:p w:rsidR="00450692" w:rsidRPr="00450692" w:rsidRDefault="00450692" w:rsidP="00450692">
            <w:pPr>
              <w:pStyle w:val="TableRowRIGHT"/>
            </w:pPr>
            <w:r w:rsidRPr="00450692">
              <w:t>1.16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170</w:t>
            </w:r>
          </w:p>
        </w:tc>
        <w:tc>
          <w:tcPr>
            <w:tcW w:w="1100" w:type="dxa"/>
            <w:noWrap/>
            <w:hideMark/>
          </w:tcPr>
          <w:p w:rsidR="00450692" w:rsidRPr="00450692" w:rsidRDefault="00450692" w:rsidP="00450692">
            <w:pPr>
              <w:pStyle w:val="TableRowRIGHT"/>
            </w:pPr>
            <w:r w:rsidRPr="00450692">
              <w:t>42.3</w:t>
            </w:r>
          </w:p>
        </w:tc>
        <w:tc>
          <w:tcPr>
            <w:tcW w:w="1280" w:type="dxa"/>
            <w:noWrap/>
            <w:hideMark/>
          </w:tcPr>
          <w:p w:rsidR="00450692" w:rsidRPr="00450692" w:rsidRDefault="00450692" w:rsidP="00450692">
            <w:pPr>
              <w:pStyle w:val="TableRowRIGHT"/>
            </w:pPr>
            <w:r w:rsidRPr="00450692">
              <w:t>1.26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140</w:t>
            </w:r>
          </w:p>
        </w:tc>
        <w:tc>
          <w:tcPr>
            <w:tcW w:w="1100" w:type="dxa"/>
            <w:noWrap/>
            <w:hideMark/>
          </w:tcPr>
          <w:p w:rsidR="00450692" w:rsidRPr="00450692" w:rsidRDefault="00450692" w:rsidP="00450692">
            <w:pPr>
              <w:pStyle w:val="TableRowRIGHT"/>
            </w:pPr>
            <w:r w:rsidRPr="00450692">
              <w:t>40.1</w:t>
            </w:r>
          </w:p>
        </w:tc>
        <w:tc>
          <w:tcPr>
            <w:tcW w:w="1280" w:type="dxa"/>
            <w:noWrap/>
            <w:hideMark/>
          </w:tcPr>
          <w:p w:rsidR="00450692" w:rsidRPr="00450692" w:rsidRDefault="00450692" w:rsidP="00450692">
            <w:pPr>
              <w:pStyle w:val="TableRowRIGHT"/>
            </w:pPr>
            <w:r w:rsidRPr="00450692">
              <w:t>1.13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77.5</w:t>
            </w:r>
          </w:p>
        </w:tc>
        <w:tc>
          <w:tcPr>
            <w:tcW w:w="1100" w:type="dxa"/>
            <w:noWrap/>
            <w:hideMark/>
          </w:tcPr>
          <w:p w:rsidR="00450692" w:rsidRPr="00450692" w:rsidRDefault="00450692" w:rsidP="00450692">
            <w:pPr>
              <w:pStyle w:val="TableRowRIGHT"/>
            </w:pPr>
            <w:r w:rsidRPr="00450692">
              <w:t>37.5</w:t>
            </w:r>
          </w:p>
        </w:tc>
        <w:tc>
          <w:tcPr>
            <w:tcW w:w="1280" w:type="dxa"/>
            <w:noWrap/>
            <w:hideMark/>
          </w:tcPr>
          <w:p w:rsidR="00450692" w:rsidRPr="00450692" w:rsidRDefault="00450692" w:rsidP="00450692">
            <w:pPr>
              <w:pStyle w:val="TableRowRIGHT"/>
            </w:pPr>
            <w:r w:rsidRPr="00450692">
              <w:t>0.99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159</w:t>
            </w:r>
          </w:p>
        </w:tc>
        <w:tc>
          <w:tcPr>
            <w:tcW w:w="1100" w:type="dxa"/>
            <w:noWrap/>
            <w:hideMark/>
          </w:tcPr>
          <w:p w:rsidR="00450692" w:rsidRPr="00450692" w:rsidRDefault="00450692" w:rsidP="00450692">
            <w:pPr>
              <w:pStyle w:val="TableRowRIGHT"/>
            </w:pPr>
            <w:r w:rsidRPr="00450692">
              <w:t>32.5</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199</w:t>
            </w:r>
          </w:p>
        </w:tc>
        <w:tc>
          <w:tcPr>
            <w:tcW w:w="1100" w:type="dxa"/>
            <w:noWrap/>
            <w:hideMark/>
          </w:tcPr>
          <w:p w:rsidR="00450692" w:rsidRPr="00450692" w:rsidRDefault="00450692" w:rsidP="00450692">
            <w:pPr>
              <w:pStyle w:val="TableRowRIGHT"/>
            </w:pPr>
            <w:r w:rsidRPr="00450692">
              <w:t>38.6</w:t>
            </w:r>
          </w:p>
        </w:tc>
        <w:tc>
          <w:tcPr>
            <w:tcW w:w="1280" w:type="dxa"/>
            <w:noWrap/>
            <w:hideMark/>
          </w:tcPr>
          <w:p w:rsidR="00450692" w:rsidRPr="00450692" w:rsidRDefault="00450692" w:rsidP="00450692">
            <w:pPr>
              <w:pStyle w:val="TableRowRIGHT"/>
            </w:pPr>
            <w:r w:rsidRPr="00450692">
              <w:t>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80.8</w:t>
            </w:r>
          </w:p>
        </w:tc>
        <w:tc>
          <w:tcPr>
            <w:tcW w:w="1100" w:type="dxa"/>
            <w:noWrap/>
            <w:hideMark/>
          </w:tcPr>
          <w:p w:rsidR="00450692" w:rsidRPr="00450692" w:rsidRDefault="00450692" w:rsidP="00450692">
            <w:pPr>
              <w:pStyle w:val="TableRowRIGHT"/>
            </w:pPr>
            <w:r w:rsidRPr="00450692">
              <w:t>35.9</w:t>
            </w:r>
          </w:p>
        </w:tc>
        <w:tc>
          <w:tcPr>
            <w:tcW w:w="1280" w:type="dxa"/>
            <w:noWrap/>
            <w:hideMark/>
          </w:tcPr>
          <w:p w:rsidR="00450692" w:rsidRPr="00450692" w:rsidRDefault="00450692" w:rsidP="00450692">
            <w:pPr>
              <w:pStyle w:val="TableRowRIGHT"/>
            </w:pPr>
            <w:r w:rsidRPr="00450692">
              <w:t>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49.7</w:t>
            </w:r>
          </w:p>
        </w:tc>
        <w:tc>
          <w:tcPr>
            <w:tcW w:w="1100" w:type="dxa"/>
            <w:noWrap/>
            <w:hideMark/>
          </w:tcPr>
          <w:p w:rsidR="00450692" w:rsidRPr="00450692" w:rsidRDefault="00450692" w:rsidP="00450692">
            <w:pPr>
              <w:pStyle w:val="TableRowRIGHT"/>
            </w:pPr>
            <w:r w:rsidRPr="00450692">
              <w:t>16</w:t>
            </w:r>
          </w:p>
        </w:tc>
        <w:tc>
          <w:tcPr>
            <w:tcW w:w="1280" w:type="dxa"/>
            <w:noWrap/>
            <w:hideMark/>
          </w:tcPr>
          <w:p w:rsidR="00450692" w:rsidRPr="00450692" w:rsidRDefault="00450692" w:rsidP="00450692">
            <w:pPr>
              <w:pStyle w:val="TableRowRIGHT"/>
            </w:pPr>
            <w:r w:rsidRPr="00450692">
              <w:t>0.78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89.1</w:t>
            </w:r>
          </w:p>
        </w:tc>
        <w:tc>
          <w:tcPr>
            <w:tcW w:w="1100" w:type="dxa"/>
            <w:noWrap/>
            <w:hideMark/>
          </w:tcPr>
          <w:p w:rsidR="00450692" w:rsidRPr="00450692" w:rsidRDefault="00450692" w:rsidP="00450692">
            <w:pPr>
              <w:pStyle w:val="TableRowRIGHT"/>
            </w:pPr>
            <w:r w:rsidRPr="00450692">
              <w:t>23</w:t>
            </w:r>
          </w:p>
        </w:tc>
        <w:tc>
          <w:tcPr>
            <w:tcW w:w="1280" w:type="dxa"/>
            <w:noWrap/>
            <w:hideMark/>
          </w:tcPr>
          <w:p w:rsidR="00450692" w:rsidRPr="00450692" w:rsidRDefault="00450692" w:rsidP="00450692">
            <w:pPr>
              <w:pStyle w:val="TableRowRIGHT"/>
            </w:pPr>
            <w:r w:rsidRPr="00450692">
              <w:t>0.95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46.5</w:t>
            </w:r>
          </w:p>
        </w:tc>
        <w:tc>
          <w:tcPr>
            <w:tcW w:w="1100" w:type="dxa"/>
            <w:noWrap/>
            <w:hideMark/>
          </w:tcPr>
          <w:p w:rsidR="00450692" w:rsidRPr="00450692" w:rsidRDefault="00450692" w:rsidP="00450692">
            <w:pPr>
              <w:pStyle w:val="TableRowRIGHT"/>
            </w:pPr>
            <w:r w:rsidRPr="00450692">
              <w:t>8.59</w:t>
            </w:r>
          </w:p>
        </w:tc>
        <w:tc>
          <w:tcPr>
            <w:tcW w:w="1280" w:type="dxa"/>
            <w:noWrap/>
            <w:hideMark/>
          </w:tcPr>
          <w:p w:rsidR="00450692" w:rsidRPr="00450692" w:rsidRDefault="00450692" w:rsidP="00450692">
            <w:pPr>
              <w:pStyle w:val="TableRowRIGHT"/>
            </w:pPr>
            <w:r w:rsidRPr="00450692">
              <w:t>0.79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160</w:t>
            </w:r>
          </w:p>
        </w:tc>
        <w:tc>
          <w:tcPr>
            <w:tcW w:w="1100" w:type="dxa"/>
            <w:noWrap/>
            <w:hideMark/>
          </w:tcPr>
          <w:p w:rsidR="00450692" w:rsidRPr="00450692" w:rsidRDefault="00450692" w:rsidP="00450692">
            <w:pPr>
              <w:pStyle w:val="TableRowRIGHT"/>
            </w:pPr>
            <w:r w:rsidRPr="00450692">
              <w:t>31.1</w:t>
            </w:r>
          </w:p>
        </w:tc>
        <w:tc>
          <w:tcPr>
            <w:tcW w:w="1280" w:type="dxa"/>
            <w:noWrap/>
            <w:hideMark/>
          </w:tcPr>
          <w:p w:rsidR="00450692" w:rsidRPr="00450692" w:rsidRDefault="00450692" w:rsidP="00450692">
            <w:pPr>
              <w:pStyle w:val="TableRowRIGHT"/>
            </w:pPr>
            <w:r w:rsidRPr="00450692">
              <w:t>1.25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71.2</w:t>
            </w:r>
          </w:p>
        </w:tc>
        <w:tc>
          <w:tcPr>
            <w:tcW w:w="1100" w:type="dxa"/>
            <w:noWrap/>
            <w:hideMark/>
          </w:tcPr>
          <w:p w:rsidR="00450692" w:rsidRPr="00450692" w:rsidRDefault="007541EF" w:rsidP="00450692">
            <w:pPr>
              <w:pStyle w:val="TableRowRIGHT"/>
            </w:pPr>
            <w:r>
              <w:t>N.S.</w:t>
            </w:r>
            <w:r w:rsidRPr="007541EF">
              <w:rPr>
                <w:vertAlign w:val="superscript"/>
              </w:rPr>
              <w:t>1</w:t>
            </w:r>
          </w:p>
        </w:tc>
        <w:tc>
          <w:tcPr>
            <w:tcW w:w="1280" w:type="dxa"/>
            <w:noWrap/>
            <w:hideMark/>
          </w:tcPr>
          <w:p w:rsidR="00450692" w:rsidRPr="00450692" w:rsidRDefault="00450692" w:rsidP="00450692">
            <w:pPr>
              <w:pStyle w:val="TableRowRIGHT"/>
            </w:pPr>
            <w:r w:rsidRPr="00450692">
              <w:t>1.33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260.5</w:t>
            </w:r>
          </w:p>
        </w:tc>
        <w:tc>
          <w:tcPr>
            <w:tcW w:w="1100" w:type="dxa"/>
            <w:noWrap/>
            <w:hideMark/>
          </w:tcPr>
          <w:p w:rsidR="00450692" w:rsidRPr="00450692" w:rsidRDefault="00450692" w:rsidP="00450692">
            <w:pPr>
              <w:pStyle w:val="TableRowRIGHT"/>
            </w:pPr>
            <w:r w:rsidRPr="00450692">
              <w:t>57.2</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71.5</w:t>
            </w:r>
          </w:p>
        </w:tc>
        <w:tc>
          <w:tcPr>
            <w:tcW w:w="1280" w:type="dxa"/>
            <w:noWrap/>
            <w:hideMark/>
          </w:tcPr>
          <w:p w:rsidR="00450692" w:rsidRPr="00450692" w:rsidRDefault="00450692" w:rsidP="00450692">
            <w:pPr>
              <w:pStyle w:val="TableRowRIGHT"/>
            </w:pPr>
            <w:r w:rsidRPr="00450692">
              <w:t>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206</w:t>
            </w:r>
          </w:p>
        </w:tc>
        <w:tc>
          <w:tcPr>
            <w:tcW w:w="1100" w:type="dxa"/>
            <w:noWrap/>
            <w:hideMark/>
          </w:tcPr>
          <w:p w:rsidR="00450692" w:rsidRPr="00450692" w:rsidRDefault="00450692" w:rsidP="00450692">
            <w:pPr>
              <w:pStyle w:val="TableRowRIGHT"/>
            </w:pPr>
            <w:r w:rsidRPr="00450692">
              <w:t>58.9</w:t>
            </w:r>
          </w:p>
        </w:tc>
        <w:tc>
          <w:tcPr>
            <w:tcW w:w="1280" w:type="dxa"/>
            <w:noWrap/>
            <w:hideMark/>
          </w:tcPr>
          <w:p w:rsidR="00450692" w:rsidRPr="00450692" w:rsidRDefault="00450692" w:rsidP="00450692">
            <w:pPr>
              <w:pStyle w:val="TableRowRIGHT"/>
            </w:pPr>
            <w:r w:rsidRPr="00450692">
              <w:t>1.61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142</w:t>
            </w:r>
          </w:p>
        </w:tc>
        <w:tc>
          <w:tcPr>
            <w:tcW w:w="1100" w:type="dxa"/>
            <w:noWrap/>
            <w:hideMark/>
          </w:tcPr>
          <w:p w:rsidR="00450692" w:rsidRPr="00450692" w:rsidRDefault="00450692" w:rsidP="00450692">
            <w:pPr>
              <w:pStyle w:val="TableRowRIGHT"/>
            </w:pPr>
            <w:r w:rsidRPr="00450692">
              <w:t>57.9</w:t>
            </w:r>
          </w:p>
        </w:tc>
        <w:tc>
          <w:tcPr>
            <w:tcW w:w="1280" w:type="dxa"/>
            <w:noWrap/>
            <w:hideMark/>
          </w:tcPr>
          <w:p w:rsidR="00450692" w:rsidRPr="00450692" w:rsidRDefault="00450692" w:rsidP="00450692">
            <w:pPr>
              <w:pStyle w:val="TableRowRIGHT"/>
            </w:pPr>
            <w:r w:rsidRPr="00450692">
              <w:t>1.38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1+2+3+4</w:t>
            </w:r>
          </w:p>
        </w:tc>
        <w:tc>
          <w:tcPr>
            <w:tcW w:w="960" w:type="dxa"/>
            <w:noWrap/>
            <w:hideMark/>
          </w:tcPr>
          <w:p w:rsidR="00450692" w:rsidRPr="00450692" w:rsidRDefault="00450692" w:rsidP="00450692">
            <w:pPr>
              <w:pStyle w:val="TableRowRIGHT"/>
            </w:pPr>
            <w:r w:rsidRPr="00450692">
              <w:t>143</w:t>
            </w:r>
          </w:p>
        </w:tc>
        <w:tc>
          <w:tcPr>
            <w:tcW w:w="1100" w:type="dxa"/>
            <w:noWrap/>
            <w:hideMark/>
          </w:tcPr>
          <w:p w:rsidR="00450692" w:rsidRPr="00450692" w:rsidRDefault="00450692" w:rsidP="00450692">
            <w:pPr>
              <w:pStyle w:val="TableRowRIGHT"/>
            </w:pPr>
            <w:r w:rsidRPr="00450692">
              <w:t>74.4</w:t>
            </w:r>
          </w:p>
        </w:tc>
        <w:tc>
          <w:tcPr>
            <w:tcW w:w="1280" w:type="dxa"/>
            <w:noWrap/>
            <w:hideMark/>
          </w:tcPr>
          <w:p w:rsidR="00450692" w:rsidRPr="00450692" w:rsidRDefault="00450692" w:rsidP="00450692">
            <w:pPr>
              <w:pStyle w:val="TableRowRIGHT"/>
            </w:pPr>
            <w:r w:rsidRPr="00450692">
              <w:t>0.98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59.5</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166</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1.15</w:t>
            </w:r>
          </w:p>
        </w:tc>
      </w:tr>
      <w:tr w:rsidR="007541EF" w:rsidRPr="00450692" w:rsidTr="0059239A">
        <w:trPr>
          <w:trHeight w:val="290"/>
        </w:trPr>
        <w:tc>
          <w:tcPr>
            <w:tcW w:w="6884" w:type="dxa"/>
            <w:gridSpan w:val="6"/>
            <w:noWrap/>
          </w:tcPr>
          <w:p w:rsidR="007541EF" w:rsidRPr="00450692" w:rsidRDefault="007541EF" w:rsidP="007541EF">
            <w:pPr>
              <w:pStyle w:val="TableRowRIGHT"/>
              <w:jc w:val="left"/>
            </w:pPr>
            <w:r>
              <w:t>1. Broken at lab</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27.2</w:t>
            </w:r>
          </w:p>
        </w:tc>
        <w:tc>
          <w:tcPr>
            <w:tcW w:w="1100" w:type="dxa"/>
            <w:noWrap/>
            <w:hideMark/>
          </w:tcPr>
          <w:p w:rsidR="00450692" w:rsidRPr="00450692" w:rsidRDefault="00450692" w:rsidP="00450692">
            <w:pPr>
              <w:pStyle w:val="TableRowRIGHT"/>
            </w:pPr>
            <w:r w:rsidRPr="00450692">
              <w:t>31.7</w:t>
            </w:r>
          </w:p>
        </w:tc>
        <w:tc>
          <w:tcPr>
            <w:tcW w:w="1280" w:type="dxa"/>
            <w:noWrap/>
            <w:hideMark/>
          </w:tcPr>
          <w:p w:rsidR="00450692" w:rsidRPr="00450692" w:rsidRDefault="00450692" w:rsidP="00450692">
            <w:pPr>
              <w:pStyle w:val="TableRowRIGHT"/>
            </w:pPr>
            <w:r w:rsidRPr="00450692">
              <w:t>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56</w:t>
            </w:r>
          </w:p>
        </w:tc>
        <w:tc>
          <w:tcPr>
            <w:tcW w:w="1100" w:type="dxa"/>
            <w:noWrap/>
            <w:hideMark/>
          </w:tcPr>
          <w:p w:rsidR="00450692" w:rsidRPr="00450692" w:rsidRDefault="00450692" w:rsidP="00450692">
            <w:pPr>
              <w:pStyle w:val="TableRowRIGHT"/>
            </w:pPr>
            <w:r w:rsidRPr="00450692">
              <w:t>21.1</w:t>
            </w:r>
          </w:p>
        </w:tc>
        <w:tc>
          <w:tcPr>
            <w:tcW w:w="1280" w:type="dxa"/>
            <w:noWrap/>
            <w:hideMark/>
          </w:tcPr>
          <w:p w:rsidR="00450692" w:rsidRPr="00450692" w:rsidRDefault="00450692" w:rsidP="00450692">
            <w:pPr>
              <w:pStyle w:val="TableRowRIGHT"/>
            </w:pPr>
            <w:r w:rsidRPr="00450692">
              <w:t>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40.1</w:t>
            </w:r>
          </w:p>
        </w:tc>
        <w:tc>
          <w:tcPr>
            <w:tcW w:w="1100" w:type="dxa"/>
            <w:noWrap/>
            <w:hideMark/>
          </w:tcPr>
          <w:p w:rsidR="00450692" w:rsidRPr="00450692" w:rsidRDefault="00450692" w:rsidP="00450692">
            <w:pPr>
              <w:pStyle w:val="TableRowRIGHT"/>
            </w:pPr>
            <w:r w:rsidRPr="00450692">
              <w:t>29.1</w:t>
            </w:r>
          </w:p>
        </w:tc>
        <w:tc>
          <w:tcPr>
            <w:tcW w:w="1280" w:type="dxa"/>
            <w:noWrap/>
            <w:hideMark/>
          </w:tcPr>
          <w:p w:rsidR="00450692" w:rsidRPr="00450692" w:rsidRDefault="00450692" w:rsidP="00450692">
            <w:pPr>
              <w:pStyle w:val="TableRowRIGHT"/>
            </w:pPr>
            <w:r w:rsidRPr="00450692">
              <w:t>0.76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20.9</w:t>
            </w:r>
          </w:p>
        </w:tc>
        <w:tc>
          <w:tcPr>
            <w:tcW w:w="1100" w:type="dxa"/>
            <w:noWrap/>
            <w:hideMark/>
          </w:tcPr>
          <w:p w:rsidR="00450692" w:rsidRPr="00450692" w:rsidRDefault="00450692" w:rsidP="00450692">
            <w:pPr>
              <w:pStyle w:val="TableRowRIGHT"/>
            </w:pPr>
            <w:r w:rsidRPr="00450692">
              <w:t>12.2</w:t>
            </w:r>
          </w:p>
        </w:tc>
        <w:tc>
          <w:tcPr>
            <w:tcW w:w="1280" w:type="dxa"/>
            <w:noWrap/>
            <w:hideMark/>
          </w:tcPr>
          <w:p w:rsidR="00450692" w:rsidRPr="00450692" w:rsidRDefault="00450692" w:rsidP="00450692">
            <w:pPr>
              <w:pStyle w:val="TableRowRIGHT"/>
            </w:pPr>
            <w:r w:rsidRPr="00450692">
              <w:t>0.61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55.2</w:t>
            </w:r>
          </w:p>
        </w:tc>
        <w:tc>
          <w:tcPr>
            <w:tcW w:w="1100" w:type="dxa"/>
            <w:noWrap/>
            <w:hideMark/>
          </w:tcPr>
          <w:p w:rsidR="00450692" w:rsidRPr="00450692" w:rsidRDefault="00450692" w:rsidP="00450692">
            <w:pPr>
              <w:pStyle w:val="TableRowRIGHT"/>
            </w:pPr>
            <w:r w:rsidRPr="00450692">
              <w:t>20.4</w:t>
            </w:r>
          </w:p>
        </w:tc>
        <w:tc>
          <w:tcPr>
            <w:tcW w:w="1280" w:type="dxa"/>
            <w:noWrap/>
            <w:hideMark/>
          </w:tcPr>
          <w:p w:rsidR="00450692" w:rsidRPr="00450692" w:rsidRDefault="00450692" w:rsidP="00450692">
            <w:pPr>
              <w:pStyle w:val="TableRowRIGHT"/>
            </w:pPr>
            <w:r w:rsidRPr="00450692">
              <w:t>0.82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17.6</w:t>
            </w:r>
          </w:p>
        </w:tc>
        <w:tc>
          <w:tcPr>
            <w:tcW w:w="1100" w:type="dxa"/>
            <w:noWrap/>
            <w:hideMark/>
          </w:tcPr>
          <w:p w:rsidR="00450692" w:rsidRPr="00450692" w:rsidRDefault="00450692" w:rsidP="00450692">
            <w:pPr>
              <w:pStyle w:val="TableRowRIGHT"/>
            </w:pPr>
            <w:r w:rsidRPr="00450692">
              <w:t>12.6</w:t>
            </w:r>
          </w:p>
        </w:tc>
        <w:tc>
          <w:tcPr>
            <w:tcW w:w="1280" w:type="dxa"/>
            <w:noWrap/>
            <w:hideMark/>
          </w:tcPr>
          <w:p w:rsidR="00450692" w:rsidRPr="00450692" w:rsidRDefault="00450692" w:rsidP="00450692">
            <w:pPr>
              <w:pStyle w:val="TableRowRIGHT"/>
            </w:pPr>
            <w:r w:rsidRPr="00450692">
              <w:t>0.45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54.6</w:t>
            </w:r>
          </w:p>
        </w:tc>
        <w:tc>
          <w:tcPr>
            <w:tcW w:w="1100" w:type="dxa"/>
            <w:noWrap/>
            <w:hideMark/>
          </w:tcPr>
          <w:p w:rsidR="00450692" w:rsidRPr="00450692" w:rsidRDefault="00450692" w:rsidP="00450692">
            <w:pPr>
              <w:pStyle w:val="TableRowRIGHT"/>
            </w:pPr>
            <w:r w:rsidRPr="00450692">
              <w:t>22.1</w:t>
            </w:r>
          </w:p>
        </w:tc>
        <w:tc>
          <w:tcPr>
            <w:tcW w:w="1280" w:type="dxa"/>
            <w:noWrap/>
            <w:hideMark/>
          </w:tcPr>
          <w:p w:rsidR="00450692" w:rsidRPr="00450692" w:rsidRDefault="00450692" w:rsidP="00450692">
            <w:pPr>
              <w:pStyle w:val="TableRowRIGHT"/>
            </w:pPr>
            <w:r w:rsidRPr="00450692">
              <w:t>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21.8</w:t>
            </w:r>
          </w:p>
        </w:tc>
        <w:tc>
          <w:tcPr>
            <w:tcW w:w="1100" w:type="dxa"/>
            <w:noWrap/>
            <w:hideMark/>
          </w:tcPr>
          <w:p w:rsidR="00450692" w:rsidRPr="00450692" w:rsidRDefault="00450692" w:rsidP="00450692">
            <w:pPr>
              <w:pStyle w:val="TableRowRIGHT"/>
            </w:pPr>
            <w:r w:rsidRPr="00450692">
              <w:t>10.4</w:t>
            </w:r>
          </w:p>
        </w:tc>
        <w:tc>
          <w:tcPr>
            <w:tcW w:w="1280" w:type="dxa"/>
            <w:noWrap/>
            <w:hideMark/>
          </w:tcPr>
          <w:p w:rsidR="00450692" w:rsidRPr="00450692" w:rsidRDefault="00450692" w:rsidP="00450692">
            <w:pPr>
              <w:pStyle w:val="TableRowRIGHT"/>
            </w:pPr>
            <w:r w:rsidRPr="00450692">
              <w:t>0.49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81.1</w:t>
            </w:r>
          </w:p>
        </w:tc>
        <w:tc>
          <w:tcPr>
            <w:tcW w:w="1100" w:type="dxa"/>
            <w:noWrap/>
            <w:hideMark/>
          </w:tcPr>
          <w:p w:rsidR="00450692" w:rsidRPr="00450692" w:rsidRDefault="00450692" w:rsidP="00450692">
            <w:pPr>
              <w:pStyle w:val="TableRowRIGHT"/>
            </w:pPr>
            <w:r w:rsidRPr="00450692">
              <w:t>23.1</w:t>
            </w:r>
          </w:p>
        </w:tc>
        <w:tc>
          <w:tcPr>
            <w:tcW w:w="1280" w:type="dxa"/>
            <w:noWrap/>
            <w:hideMark/>
          </w:tcPr>
          <w:p w:rsidR="00450692" w:rsidRPr="00450692" w:rsidRDefault="00450692" w:rsidP="00450692">
            <w:pPr>
              <w:pStyle w:val="TableRowRIGHT"/>
            </w:pPr>
            <w:r w:rsidRPr="00450692">
              <w:t>0.91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151</w:t>
            </w:r>
          </w:p>
        </w:tc>
        <w:tc>
          <w:tcPr>
            <w:tcW w:w="1100" w:type="dxa"/>
            <w:noWrap/>
            <w:hideMark/>
          </w:tcPr>
          <w:p w:rsidR="00450692" w:rsidRPr="00450692" w:rsidRDefault="007541EF" w:rsidP="00450692">
            <w:pPr>
              <w:pStyle w:val="TableRowRIGHT"/>
            </w:pPr>
            <w:r>
              <w:t>N.S.</w:t>
            </w:r>
            <w:r w:rsidRPr="007541EF">
              <w:rPr>
                <w:vertAlign w:val="superscript"/>
              </w:rPr>
              <w:t>1</w:t>
            </w: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163</w:t>
            </w:r>
          </w:p>
        </w:tc>
        <w:tc>
          <w:tcPr>
            <w:tcW w:w="1100" w:type="dxa"/>
            <w:noWrap/>
            <w:hideMark/>
          </w:tcPr>
          <w:p w:rsidR="00450692" w:rsidRPr="00450692" w:rsidRDefault="00450692" w:rsidP="00450692">
            <w:pPr>
              <w:pStyle w:val="TableRowRIGHT"/>
            </w:pPr>
            <w:r w:rsidRPr="00450692">
              <w:t>73.7</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52.2</w:t>
            </w:r>
          </w:p>
        </w:tc>
        <w:tc>
          <w:tcPr>
            <w:tcW w:w="1100" w:type="dxa"/>
            <w:noWrap/>
            <w:hideMark/>
          </w:tcPr>
          <w:p w:rsidR="00450692" w:rsidRPr="00450692" w:rsidRDefault="00450692" w:rsidP="00450692">
            <w:pPr>
              <w:pStyle w:val="TableRowRIGHT"/>
            </w:pPr>
            <w:r w:rsidRPr="00450692">
              <w:t>39.4</w:t>
            </w:r>
          </w:p>
        </w:tc>
        <w:tc>
          <w:tcPr>
            <w:tcW w:w="1280" w:type="dxa"/>
            <w:noWrap/>
            <w:hideMark/>
          </w:tcPr>
          <w:p w:rsidR="00450692" w:rsidRPr="00450692" w:rsidRDefault="00450692" w:rsidP="00450692">
            <w:pPr>
              <w:pStyle w:val="TableRowRIGHT"/>
            </w:pPr>
            <w:r w:rsidRPr="00450692">
              <w:t>0.88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51.8</w:t>
            </w:r>
          </w:p>
        </w:tc>
        <w:tc>
          <w:tcPr>
            <w:tcW w:w="1100" w:type="dxa"/>
            <w:noWrap/>
            <w:hideMark/>
          </w:tcPr>
          <w:p w:rsidR="00450692" w:rsidRPr="00450692" w:rsidRDefault="00450692" w:rsidP="00450692">
            <w:pPr>
              <w:pStyle w:val="TableRowRIGHT"/>
            </w:pPr>
            <w:r w:rsidRPr="00450692">
              <w:t>40.9</w:t>
            </w:r>
          </w:p>
        </w:tc>
        <w:tc>
          <w:tcPr>
            <w:tcW w:w="1280" w:type="dxa"/>
            <w:noWrap/>
            <w:hideMark/>
          </w:tcPr>
          <w:p w:rsidR="00450692" w:rsidRPr="00450692" w:rsidRDefault="00450692" w:rsidP="00450692">
            <w:pPr>
              <w:pStyle w:val="TableRowRIGHT"/>
            </w:pPr>
            <w:r w:rsidRPr="00450692">
              <w:t>0.94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1+2+3+4</w:t>
            </w:r>
          </w:p>
        </w:tc>
        <w:tc>
          <w:tcPr>
            <w:tcW w:w="960" w:type="dxa"/>
            <w:noWrap/>
            <w:hideMark/>
          </w:tcPr>
          <w:p w:rsidR="00450692" w:rsidRPr="00450692" w:rsidRDefault="00450692" w:rsidP="00450692">
            <w:pPr>
              <w:pStyle w:val="TableRowRIGHT"/>
            </w:pPr>
            <w:r w:rsidRPr="00450692">
              <w:t>41.4</w:t>
            </w:r>
          </w:p>
        </w:tc>
        <w:tc>
          <w:tcPr>
            <w:tcW w:w="1100" w:type="dxa"/>
            <w:noWrap/>
            <w:hideMark/>
          </w:tcPr>
          <w:p w:rsidR="00450692" w:rsidRPr="00450692" w:rsidRDefault="00450692" w:rsidP="00450692">
            <w:pPr>
              <w:pStyle w:val="TableRowRIGHT"/>
            </w:pPr>
            <w:r w:rsidRPr="00450692">
              <w:t>31.3</w:t>
            </w:r>
          </w:p>
        </w:tc>
        <w:tc>
          <w:tcPr>
            <w:tcW w:w="1280" w:type="dxa"/>
            <w:noWrap/>
            <w:hideMark/>
          </w:tcPr>
          <w:p w:rsidR="00450692" w:rsidRPr="00450692" w:rsidRDefault="00450692" w:rsidP="00450692">
            <w:pPr>
              <w:pStyle w:val="TableRowRIGHT"/>
            </w:pPr>
            <w:r w:rsidRPr="00450692">
              <w:t>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45.3</w:t>
            </w:r>
          </w:p>
        </w:tc>
        <w:tc>
          <w:tcPr>
            <w:tcW w:w="1100" w:type="dxa"/>
            <w:noWrap/>
            <w:hideMark/>
          </w:tcPr>
          <w:p w:rsidR="00450692" w:rsidRPr="00450692" w:rsidRDefault="00450692" w:rsidP="00450692">
            <w:pPr>
              <w:pStyle w:val="TableRowRIGHT"/>
            </w:pPr>
            <w:r w:rsidRPr="00450692">
              <w:t>21.8</w:t>
            </w:r>
          </w:p>
        </w:tc>
        <w:tc>
          <w:tcPr>
            <w:tcW w:w="1280" w:type="dxa"/>
            <w:noWrap/>
            <w:hideMark/>
          </w:tcPr>
          <w:p w:rsidR="00450692" w:rsidRPr="00450692" w:rsidRDefault="00450692" w:rsidP="00450692">
            <w:pPr>
              <w:pStyle w:val="TableRowRIGHT"/>
            </w:pPr>
            <w:r w:rsidRPr="00450692">
              <w:t>0.57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79.3</w:t>
            </w:r>
          </w:p>
        </w:tc>
        <w:tc>
          <w:tcPr>
            <w:tcW w:w="1100" w:type="dxa"/>
            <w:noWrap/>
            <w:hideMark/>
          </w:tcPr>
          <w:p w:rsidR="00450692" w:rsidRPr="00450692" w:rsidRDefault="00450692" w:rsidP="00450692">
            <w:pPr>
              <w:pStyle w:val="TableRowRIGHT"/>
            </w:pPr>
            <w:r w:rsidRPr="00450692">
              <w:t>74.2</w:t>
            </w:r>
          </w:p>
        </w:tc>
        <w:tc>
          <w:tcPr>
            <w:tcW w:w="1280" w:type="dxa"/>
            <w:noWrap/>
            <w:hideMark/>
          </w:tcPr>
          <w:p w:rsidR="00450692" w:rsidRPr="00450692" w:rsidRDefault="00450692" w:rsidP="00450692">
            <w:pPr>
              <w:pStyle w:val="TableRowRIGHT"/>
            </w:pPr>
            <w:r w:rsidRPr="00450692">
              <w:t>1.05</w:t>
            </w:r>
          </w:p>
        </w:tc>
      </w:tr>
      <w:tr w:rsidR="007541EF" w:rsidRPr="00450692" w:rsidTr="00530341">
        <w:trPr>
          <w:trHeight w:val="290"/>
        </w:trPr>
        <w:tc>
          <w:tcPr>
            <w:tcW w:w="6884" w:type="dxa"/>
            <w:gridSpan w:val="6"/>
            <w:noWrap/>
          </w:tcPr>
          <w:p w:rsidR="007541EF" w:rsidRPr="00450692" w:rsidRDefault="007541EF" w:rsidP="007541EF">
            <w:pPr>
              <w:pStyle w:val="TableRowRIGHT"/>
              <w:jc w:val="left"/>
            </w:pPr>
            <w:r>
              <w:t>1. Broken at lab</w:t>
            </w:r>
          </w:p>
        </w:tc>
      </w:tr>
    </w:tbl>
    <w:p w:rsidR="000D738C" w:rsidRDefault="000D738C" w:rsidP="004961A6"/>
    <w:p w:rsidR="000D738C" w:rsidRDefault="000D738C">
      <w:pPr>
        <w:spacing w:after="160"/>
      </w:pPr>
      <w:r>
        <w:br w:type="page"/>
      </w:r>
    </w:p>
    <w:p w:rsidR="004961A6" w:rsidRDefault="00666DA4" w:rsidP="00666DA4">
      <w:pPr>
        <w:pStyle w:val="FigureCaptionTitle"/>
      </w:pPr>
      <w:r>
        <w:rPr>
          <w:noProof/>
        </w:rPr>
        <w:lastRenderedPageBreak/>
        <mc:AlternateContent>
          <mc:Choice Requires="wps">
            <w:drawing>
              <wp:anchor distT="0" distB="0" distL="114300" distR="114300" simplePos="0" relativeHeight="251663360" behindDoc="0" locked="0" layoutInCell="1" allowOverlap="1" wp14:anchorId="30A9C8D7" wp14:editId="7C8AB9F1">
                <wp:simplePos x="0" y="0"/>
                <wp:positionH relativeFrom="column">
                  <wp:posOffset>0</wp:posOffset>
                </wp:positionH>
                <wp:positionV relativeFrom="paragraph">
                  <wp:posOffset>3550285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666DA4" w:rsidRPr="003C5E6C" w:rsidRDefault="00666DA4" w:rsidP="00666DA4">
                            <w:pPr>
                              <w:pStyle w:val="FigureCaptionTitle"/>
                              <w:rPr>
                                <w:noProof/>
                              </w:rPr>
                            </w:pPr>
                            <w:r>
                              <w:t xml:space="preserve">Figure </w:t>
                            </w:r>
                            <w:r>
                              <w:fldChar w:fldCharType="begin"/>
                            </w:r>
                            <w:r>
                              <w:instrText xml:space="preserve"> SEQ Figure \* ARABIC </w:instrText>
                            </w:r>
                            <w:r>
                              <w:fldChar w:fldCharType="separate"/>
                            </w:r>
                            <w:r>
                              <w:rPr>
                                <w:noProof/>
                              </w:rPr>
                              <w:t>2</w:t>
                            </w:r>
                            <w:r>
                              <w:fldChar w:fldCharType="end"/>
                            </w:r>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0;margin-top:279.55pt;width:468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" stroked="f">
                <v:textbox style="mso-fit-shape-to-text:t" inset="0,0,0,0">
                  <w:txbxContent>
                    <w:p w:rsidR="00666DA4" w:rsidRPr="003C5E6C" w:rsidRDefault="00666DA4" w:rsidP="00666DA4">
                      <w:pPr>
                        <w:pStyle w:val="FigureCaptionTitle"/>
                        <w:rPr>
                          <w:noProof/>
                        </w:rPr>
                      </w:pPr>
                      <w:r>
                        <w:t xml:space="preserve">Figure </w:t>
                      </w:r>
                      <w:r>
                        <w:fldChar w:fldCharType="begin"/>
                      </w:r>
                      <w:r>
                        <w:instrText xml:space="preserve"> SEQ Figure \* ARABIC </w:instrText>
                      </w:r>
                      <w:r>
                        <w:fldChar w:fldCharType="separate"/>
                      </w:r>
                      <w:r>
                        <w:rPr>
                          <w:noProof/>
                        </w:rPr>
                        <w:t>2</w:t>
                      </w:r>
                      <w:r>
                        <w:fldChar w:fldCharType="end"/>
                      </w:r>
                      <w:r>
                        <w:t>. Flow rate at the JBT01 tile drain monitoring station</w:t>
                      </w:r>
                    </w:p>
                  </w:txbxContent>
                </v:textbox>
                <w10:wrap type="square"/>
              </v:shape>
            </w:pict>
          </mc:Fallback>
        </mc:AlternateContent>
      </w:r>
      <w:r w:rsidR="000D738C">
        <w:rPr>
          <w:noProof/>
        </w:rPr>
        <w:drawing>
          <wp:anchor distT="0" distB="0" distL="114300" distR="114300" simplePos="0" relativeHeight="251661312" behindDoc="0" locked="0" layoutInCell="1" allowOverlap="1" wp14:anchorId="2B365874" wp14:editId="137C4C1D">
            <wp:simplePos x="0" y="0"/>
            <wp:positionH relativeFrom="column">
              <wp:posOffset>0</wp:posOffset>
            </wp:positionH>
            <wp:positionV relativeFrom="paragraph">
              <wp:posOffset>285115</wp:posOffset>
            </wp:positionV>
            <wp:extent cx="5943600" cy="3208020"/>
            <wp:effectExtent l="0" t="0" r="0" b="11430"/>
            <wp:wrapSquare wrapText="bothSides"/>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14:sizeRelV relativeFrom="margin">
              <wp14:pctHeight>0</wp14:pctHeight>
            </wp14:sizeRelV>
          </wp:anchor>
        </w:drawing>
      </w:r>
    </w:p>
    <w:sectPr w:rsidR="004961A6" w:rsidSect="004735C9">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0692" w:rsidRDefault="00450692" w:rsidP="001F0E8D">
      <w:pPr>
        <w:spacing w:after="0" w:line="240" w:lineRule="auto"/>
      </w:pPr>
      <w:r>
        <w:separator/>
      </w:r>
    </w:p>
    <w:p w:rsidR="00450692" w:rsidRDefault="00450692"/>
    <w:p w:rsidR="00450692" w:rsidRDefault="00450692"/>
  </w:endnote>
  <w:endnote w:type="continuationSeparator" w:id="0">
    <w:p w:rsidR="00450692" w:rsidRDefault="00450692" w:rsidP="001F0E8D">
      <w:pPr>
        <w:spacing w:after="0" w:line="240" w:lineRule="auto"/>
      </w:pPr>
      <w:r>
        <w:continuationSeparator/>
      </w:r>
    </w:p>
    <w:p w:rsidR="00450692" w:rsidRDefault="00450692"/>
    <w:p w:rsidR="00450692" w:rsidRDefault="004506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5D34F679-31B8-46D7-8F55-DDB8BD086E2B}"/>
  </w:font>
  <w:font w:name="ElegaGarmnd BT">
    <w:panose1 w:val="02020602060506020403"/>
    <w:charset w:val="00"/>
    <w:family w:val="roman"/>
    <w:pitch w:val="variable"/>
    <w:sig w:usb0="00000087" w:usb1="00000000" w:usb2="00000000" w:usb3="00000000" w:csb0="0000001B" w:csb1="00000000"/>
    <w:embedRegular r:id="rId2" w:fontKey="{1E8EF8F8-F54C-4149-A473-99E7D8CACE9B}"/>
    <w:embedBold r:id="rId3" w:fontKey="{86AC0D61-5378-4596-820E-E1500DBD4A02}"/>
    <w:embedItalic r:id="rId4" w:fontKey="{D82A8E71-35F9-449A-9929-0032167C088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5" w:fontKey="{A63948F4-68EB-4360-99A0-511E6AE17603}"/>
    <w:embedBold r:id="rId6" w:fontKey="{C65884B0-2EBC-4306-85D4-1C1DF00ACDE2}"/>
    <w:embedItalic r:id="rId7" w:fontKey="{E0DD6CB6-18C8-41FA-8FF8-07C81ED3FE51}"/>
    <w:embedBoldItalic r:id="rId8" w:fontKey="{5459C5A3-A7EC-4F3B-93B4-4EBECFBBDD72}"/>
  </w:font>
  <w:font w:name="Humnst777 BT">
    <w:panose1 w:val="020B0603030504020204"/>
    <w:charset w:val="00"/>
    <w:family w:val="swiss"/>
    <w:pitch w:val="variable"/>
    <w:sig w:usb0="00000087" w:usb1="00000000" w:usb2="00000000" w:usb3="00000000" w:csb0="0000001B" w:csb1="00000000"/>
    <w:embedRegular r:id="rId9" w:fontKey="{7DA658F6-9D31-442D-8F1A-F66BD3DF0083}"/>
    <w:embedBold r:id="rId10" w:fontKey="{92F02BFB-D9E1-4C2C-8AE4-C215217DE19B}"/>
    <w:embedItalic r:id="rId11" w:fontKey="{A23B45D8-9964-43D0-8B90-809515FCE0F0}"/>
    <w:embedBoldItalic r:id="rId12" w:fontKey="{355AA5E6-59F3-4767-AA04-B197345921AE}"/>
  </w:font>
  <w:font w:name="Calibri Light">
    <w:panose1 w:val="020F0302020204030204"/>
    <w:charset w:val="00"/>
    <w:family w:val="swiss"/>
    <w:pitch w:val="variable"/>
    <w:sig w:usb0="A00002EF" w:usb1="4000207B" w:usb2="00000000" w:usb3="00000000" w:csb0="0000019F" w:csb1="00000000"/>
    <w:embedRegular r:id="rId13" w:fontKey="{5E222DE2-9E28-4545-85A1-FB5F159E7CAD}"/>
  </w:font>
  <w:font w:name="Segoe UI">
    <w:panose1 w:val="020B0502040204020203"/>
    <w:charset w:val="00"/>
    <w:family w:val="swiss"/>
    <w:pitch w:val="variable"/>
    <w:sig w:usb0="E10022FF" w:usb1="C000E47F" w:usb2="00000029" w:usb3="00000000" w:csb0="000001DF" w:csb1="00000000"/>
    <w:embedRegular r:id="rId14" w:fontKey="{C90E1EF0-446E-445B-B96E-2998ED6D225C}"/>
  </w:font>
  <w:font w:name="Humnst777 Lt BT">
    <w:panose1 w:val="020B0402030504020204"/>
    <w:charset w:val="00"/>
    <w:family w:val="swiss"/>
    <w:pitch w:val="variable"/>
    <w:sig w:usb0="00000087" w:usb1="00000000" w:usb2="00000000" w:usb3="00000000" w:csb0="0000001B" w:csb1="00000000"/>
    <w:embedRegular r:id="rId15" w:fontKey="{BB982D22-EE1A-42B8-9627-BD93694127DD}"/>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692" w:rsidRPr="000A7DE1" w:rsidRDefault="00450692"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692" w:rsidRDefault="00450692"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450692" w:rsidRDefault="002F6A8A" w:rsidP="00594DF0">
    <w:pPr>
      <w:pStyle w:val="Footer"/>
      <w:ind w:left="4320"/>
    </w:pPr>
    <w:r>
      <w:t>July 2017 Monitoring Summary / August 16</w:t>
    </w:r>
    <w:r w:rsidR="00450692">
      <w:t>, 2017</w:t>
    </w:r>
  </w:p>
  <w:p w:rsidR="00450692" w:rsidRPr="00F13F2C" w:rsidRDefault="00450692"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2D5A48">
      <w:rPr>
        <w:rStyle w:val="PageNumber"/>
        <w:rFonts w:ascii="Humnst777 BT" w:hAnsi="Humnst777 BT"/>
        <w:noProof/>
        <w:sz w:val="20"/>
        <w:szCs w:val="20"/>
      </w:rPr>
      <w:t>2</w:t>
    </w:r>
    <w:r w:rsidRPr="00F13F2C">
      <w:rPr>
        <w:rStyle w:val="PageNumber"/>
        <w:rFonts w:ascii="Humnst777 BT" w:hAnsi="Humnst777 BT"/>
        <w:sz w:val="20"/>
        <w:szCs w:val="20"/>
      </w:rPr>
      <w:fldChar w:fldCharType="end"/>
    </w:r>
  </w:p>
  <w:p w:rsidR="00450692" w:rsidRDefault="00450692" w:rsidP="00594DF0">
    <w:pPr>
      <w:pStyle w:val="FooterPAGENUMBER0"/>
      <w:ind w:left="4320"/>
    </w:pPr>
    <w:r>
      <w:rPr>
        <w:rStyle w:val="FooterChar"/>
      </w:rPr>
      <w:t xml:space="preserve">©2017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0692" w:rsidRDefault="00450692" w:rsidP="001F0E8D">
      <w:pPr>
        <w:spacing w:after="0" w:line="240" w:lineRule="auto"/>
      </w:pPr>
      <w:r>
        <w:separator/>
      </w:r>
    </w:p>
    <w:p w:rsidR="00450692" w:rsidRDefault="00450692"/>
    <w:p w:rsidR="00450692" w:rsidRDefault="00450692"/>
  </w:footnote>
  <w:footnote w:type="continuationSeparator" w:id="0">
    <w:p w:rsidR="00450692" w:rsidRDefault="00450692" w:rsidP="001F0E8D">
      <w:pPr>
        <w:spacing w:after="0" w:line="240" w:lineRule="auto"/>
      </w:pPr>
      <w:r>
        <w:continuationSeparator/>
      </w:r>
    </w:p>
    <w:p w:rsidR="00450692" w:rsidRDefault="00450692"/>
    <w:p w:rsidR="00450692" w:rsidRDefault="0045069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692" w:rsidRDefault="00450692">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692" w:rsidRDefault="00450692">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0"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0"/>
  </w:num>
  <w:num w:numId="17">
    <w:abstractNumId w:val="14"/>
  </w:num>
  <w:num w:numId="18">
    <w:abstractNumId w:val="27"/>
  </w:num>
  <w:num w:numId="19">
    <w:abstractNumId w:val="3"/>
  </w:num>
  <w:num w:numId="20">
    <w:abstractNumId w:val="29"/>
  </w:num>
  <w:num w:numId="21">
    <w:abstractNumId w:val="29"/>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29"/>
  </w:num>
  <w:num w:numId="37">
    <w:abstractNumId w:val="4"/>
  </w:num>
  <w:num w:numId="38">
    <w:abstractNumId w:val="26"/>
  </w:num>
  <w:num w:numId="39">
    <w:abstractNumId w:val="25"/>
  </w:num>
  <w:num w:numId="40">
    <w:abstractNumId w:val="5"/>
  </w:num>
  <w:num w:numId="41">
    <w:abstractNumId w:val="21"/>
  </w:num>
  <w:num w:numId="42">
    <w:abstractNumId w:val="28"/>
  </w:num>
  <w:num w:numId="43">
    <w:abstractNumId w:val="2"/>
  </w:num>
  <w:num w:numId="44">
    <w:abstractNumId w:val="23"/>
  </w:num>
  <w:num w:numId="4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1BAD"/>
    <w:rsid w:val="000045F4"/>
    <w:rsid w:val="000155B5"/>
    <w:rsid w:val="0002134D"/>
    <w:rsid w:val="00021B07"/>
    <w:rsid w:val="00024164"/>
    <w:rsid w:val="00030936"/>
    <w:rsid w:val="00032DBA"/>
    <w:rsid w:val="00034CBD"/>
    <w:rsid w:val="000460EB"/>
    <w:rsid w:val="0006288C"/>
    <w:rsid w:val="0008248D"/>
    <w:rsid w:val="000A7DE1"/>
    <w:rsid w:val="000B1F27"/>
    <w:rsid w:val="000C1A80"/>
    <w:rsid w:val="000D738C"/>
    <w:rsid w:val="000E05DB"/>
    <w:rsid w:val="000E2F8A"/>
    <w:rsid w:val="000F22A5"/>
    <w:rsid w:val="00104946"/>
    <w:rsid w:val="0010640F"/>
    <w:rsid w:val="00117223"/>
    <w:rsid w:val="00124446"/>
    <w:rsid w:val="00125F07"/>
    <w:rsid w:val="001465C8"/>
    <w:rsid w:val="0015453B"/>
    <w:rsid w:val="00184DFF"/>
    <w:rsid w:val="00184F24"/>
    <w:rsid w:val="001B49D6"/>
    <w:rsid w:val="001B5D4C"/>
    <w:rsid w:val="001B5F4F"/>
    <w:rsid w:val="001C2FB2"/>
    <w:rsid w:val="001C42E0"/>
    <w:rsid w:val="001F0E8D"/>
    <w:rsid w:val="001F19CC"/>
    <w:rsid w:val="00200852"/>
    <w:rsid w:val="00210A28"/>
    <w:rsid w:val="00216571"/>
    <w:rsid w:val="00216600"/>
    <w:rsid w:val="00226EC4"/>
    <w:rsid w:val="00231F18"/>
    <w:rsid w:val="00233A12"/>
    <w:rsid w:val="00240920"/>
    <w:rsid w:val="00245064"/>
    <w:rsid w:val="00254BA0"/>
    <w:rsid w:val="00266D35"/>
    <w:rsid w:val="002736EC"/>
    <w:rsid w:val="00286245"/>
    <w:rsid w:val="00290BBF"/>
    <w:rsid w:val="002A46AB"/>
    <w:rsid w:val="002B021A"/>
    <w:rsid w:val="002C5B8B"/>
    <w:rsid w:val="002D5A48"/>
    <w:rsid w:val="002D5D63"/>
    <w:rsid w:val="002E2776"/>
    <w:rsid w:val="002E7AC7"/>
    <w:rsid w:val="002F6A8A"/>
    <w:rsid w:val="00301732"/>
    <w:rsid w:val="003050AE"/>
    <w:rsid w:val="00342414"/>
    <w:rsid w:val="00342C5A"/>
    <w:rsid w:val="0035502C"/>
    <w:rsid w:val="0036036B"/>
    <w:rsid w:val="00365B44"/>
    <w:rsid w:val="003854FD"/>
    <w:rsid w:val="003B7EFF"/>
    <w:rsid w:val="003C2E5E"/>
    <w:rsid w:val="003C48FB"/>
    <w:rsid w:val="003C54C2"/>
    <w:rsid w:val="003D1F46"/>
    <w:rsid w:val="003E0B43"/>
    <w:rsid w:val="003F64A7"/>
    <w:rsid w:val="004109F4"/>
    <w:rsid w:val="00422D71"/>
    <w:rsid w:val="00444BA1"/>
    <w:rsid w:val="0044702C"/>
    <w:rsid w:val="00450692"/>
    <w:rsid w:val="00460D06"/>
    <w:rsid w:val="0046213B"/>
    <w:rsid w:val="004735C9"/>
    <w:rsid w:val="00486B63"/>
    <w:rsid w:val="004925FC"/>
    <w:rsid w:val="004961A6"/>
    <w:rsid w:val="004A0825"/>
    <w:rsid w:val="004A50FC"/>
    <w:rsid w:val="004B0335"/>
    <w:rsid w:val="004C0FBB"/>
    <w:rsid w:val="004C3DA0"/>
    <w:rsid w:val="004D1293"/>
    <w:rsid w:val="004D12E2"/>
    <w:rsid w:val="00501F9E"/>
    <w:rsid w:val="00503C2A"/>
    <w:rsid w:val="005061FE"/>
    <w:rsid w:val="005217D1"/>
    <w:rsid w:val="00527311"/>
    <w:rsid w:val="00527985"/>
    <w:rsid w:val="00537E25"/>
    <w:rsid w:val="005607F3"/>
    <w:rsid w:val="0056481C"/>
    <w:rsid w:val="00577563"/>
    <w:rsid w:val="00577766"/>
    <w:rsid w:val="00590FDD"/>
    <w:rsid w:val="00593FD1"/>
    <w:rsid w:val="00594DF0"/>
    <w:rsid w:val="005A2E46"/>
    <w:rsid w:val="005B796B"/>
    <w:rsid w:val="005F14A8"/>
    <w:rsid w:val="005F6FD7"/>
    <w:rsid w:val="006011D2"/>
    <w:rsid w:val="0061038A"/>
    <w:rsid w:val="00626E78"/>
    <w:rsid w:val="00642323"/>
    <w:rsid w:val="00665A59"/>
    <w:rsid w:val="00666DA4"/>
    <w:rsid w:val="00672FBA"/>
    <w:rsid w:val="006822D1"/>
    <w:rsid w:val="006848FB"/>
    <w:rsid w:val="00685F45"/>
    <w:rsid w:val="00691D5A"/>
    <w:rsid w:val="006977B3"/>
    <w:rsid w:val="006A1FFF"/>
    <w:rsid w:val="006C7F16"/>
    <w:rsid w:val="006D5F3B"/>
    <w:rsid w:val="006E41E7"/>
    <w:rsid w:val="00703753"/>
    <w:rsid w:val="007041CD"/>
    <w:rsid w:val="00712654"/>
    <w:rsid w:val="00712D74"/>
    <w:rsid w:val="007159D7"/>
    <w:rsid w:val="007346C7"/>
    <w:rsid w:val="00741D04"/>
    <w:rsid w:val="00746FB4"/>
    <w:rsid w:val="007541EF"/>
    <w:rsid w:val="0075679D"/>
    <w:rsid w:val="007714F3"/>
    <w:rsid w:val="007801EE"/>
    <w:rsid w:val="00792FA7"/>
    <w:rsid w:val="007A5824"/>
    <w:rsid w:val="007C0F02"/>
    <w:rsid w:val="007C23C6"/>
    <w:rsid w:val="007D717D"/>
    <w:rsid w:val="007E2DE8"/>
    <w:rsid w:val="007E4E17"/>
    <w:rsid w:val="007F3E71"/>
    <w:rsid w:val="008011C4"/>
    <w:rsid w:val="008039EE"/>
    <w:rsid w:val="0080420F"/>
    <w:rsid w:val="008071A8"/>
    <w:rsid w:val="0084011E"/>
    <w:rsid w:val="008405CF"/>
    <w:rsid w:val="00847041"/>
    <w:rsid w:val="00875733"/>
    <w:rsid w:val="00885AAB"/>
    <w:rsid w:val="008A0735"/>
    <w:rsid w:val="008A22D0"/>
    <w:rsid w:val="008A3DD3"/>
    <w:rsid w:val="008B4B7D"/>
    <w:rsid w:val="008C2BD1"/>
    <w:rsid w:val="008C6986"/>
    <w:rsid w:val="008D3953"/>
    <w:rsid w:val="008E20ED"/>
    <w:rsid w:val="008E3985"/>
    <w:rsid w:val="008E6939"/>
    <w:rsid w:val="0092603F"/>
    <w:rsid w:val="00931BFA"/>
    <w:rsid w:val="00932FF0"/>
    <w:rsid w:val="009338A4"/>
    <w:rsid w:val="00935078"/>
    <w:rsid w:val="009445E7"/>
    <w:rsid w:val="009476BE"/>
    <w:rsid w:val="00951D65"/>
    <w:rsid w:val="00954A99"/>
    <w:rsid w:val="0096493C"/>
    <w:rsid w:val="00965808"/>
    <w:rsid w:val="00970C34"/>
    <w:rsid w:val="00976EA9"/>
    <w:rsid w:val="00980DFC"/>
    <w:rsid w:val="00983E4D"/>
    <w:rsid w:val="00992583"/>
    <w:rsid w:val="009938B7"/>
    <w:rsid w:val="009A19F9"/>
    <w:rsid w:val="009A66C4"/>
    <w:rsid w:val="009A6FED"/>
    <w:rsid w:val="009B73B6"/>
    <w:rsid w:val="009F1726"/>
    <w:rsid w:val="009F60F1"/>
    <w:rsid w:val="00A177DB"/>
    <w:rsid w:val="00A20CD7"/>
    <w:rsid w:val="00A30B79"/>
    <w:rsid w:val="00A37FC7"/>
    <w:rsid w:val="00A43973"/>
    <w:rsid w:val="00A572A2"/>
    <w:rsid w:val="00A6246F"/>
    <w:rsid w:val="00A64488"/>
    <w:rsid w:val="00A724D4"/>
    <w:rsid w:val="00A7703D"/>
    <w:rsid w:val="00A90435"/>
    <w:rsid w:val="00A95BCF"/>
    <w:rsid w:val="00AC4F78"/>
    <w:rsid w:val="00AC514E"/>
    <w:rsid w:val="00AD0487"/>
    <w:rsid w:val="00AD2918"/>
    <w:rsid w:val="00AE2777"/>
    <w:rsid w:val="00AE7584"/>
    <w:rsid w:val="00AF09A4"/>
    <w:rsid w:val="00AF4E8D"/>
    <w:rsid w:val="00B01263"/>
    <w:rsid w:val="00B22CD2"/>
    <w:rsid w:val="00B30E81"/>
    <w:rsid w:val="00B32C7C"/>
    <w:rsid w:val="00B56E23"/>
    <w:rsid w:val="00B6540F"/>
    <w:rsid w:val="00B7269C"/>
    <w:rsid w:val="00B82AC6"/>
    <w:rsid w:val="00B9253C"/>
    <w:rsid w:val="00B932C7"/>
    <w:rsid w:val="00B9488A"/>
    <w:rsid w:val="00BC1CED"/>
    <w:rsid w:val="00BC7ECA"/>
    <w:rsid w:val="00BD617D"/>
    <w:rsid w:val="00BD71B9"/>
    <w:rsid w:val="00BE144C"/>
    <w:rsid w:val="00BE4DF3"/>
    <w:rsid w:val="00BF20CF"/>
    <w:rsid w:val="00C043CF"/>
    <w:rsid w:val="00C06269"/>
    <w:rsid w:val="00C067A2"/>
    <w:rsid w:val="00C17B8F"/>
    <w:rsid w:val="00C20D23"/>
    <w:rsid w:val="00C3504B"/>
    <w:rsid w:val="00C47F5E"/>
    <w:rsid w:val="00C53EAE"/>
    <w:rsid w:val="00CA2F2B"/>
    <w:rsid w:val="00CB2CEE"/>
    <w:rsid w:val="00CB576D"/>
    <w:rsid w:val="00CB7458"/>
    <w:rsid w:val="00CD670A"/>
    <w:rsid w:val="00CD68CD"/>
    <w:rsid w:val="00CD71C6"/>
    <w:rsid w:val="00CF5E34"/>
    <w:rsid w:val="00D00660"/>
    <w:rsid w:val="00D115CB"/>
    <w:rsid w:val="00D23925"/>
    <w:rsid w:val="00D260D4"/>
    <w:rsid w:val="00D42161"/>
    <w:rsid w:val="00D51024"/>
    <w:rsid w:val="00D621AA"/>
    <w:rsid w:val="00D6694B"/>
    <w:rsid w:val="00D71614"/>
    <w:rsid w:val="00D75E25"/>
    <w:rsid w:val="00D76618"/>
    <w:rsid w:val="00D87D45"/>
    <w:rsid w:val="00DA0F0D"/>
    <w:rsid w:val="00DA2E91"/>
    <w:rsid w:val="00DA77AE"/>
    <w:rsid w:val="00DB70E9"/>
    <w:rsid w:val="00DC2451"/>
    <w:rsid w:val="00DC30D0"/>
    <w:rsid w:val="00E06093"/>
    <w:rsid w:val="00E25997"/>
    <w:rsid w:val="00E26412"/>
    <w:rsid w:val="00E32361"/>
    <w:rsid w:val="00E34FF1"/>
    <w:rsid w:val="00E42B38"/>
    <w:rsid w:val="00E50E0E"/>
    <w:rsid w:val="00E50E62"/>
    <w:rsid w:val="00E71798"/>
    <w:rsid w:val="00E71B6D"/>
    <w:rsid w:val="00E850E0"/>
    <w:rsid w:val="00E877FB"/>
    <w:rsid w:val="00E9782D"/>
    <w:rsid w:val="00EA3E3A"/>
    <w:rsid w:val="00EA431D"/>
    <w:rsid w:val="00EB0E8E"/>
    <w:rsid w:val="00EC5E9D"/>
    <w:rsid w:val="00EE2839"/>
    <w:rsid w:val="00EE4067"/>
    <w:rsid w:val="00EE6483"/>
    <w:rsid w:val="00F052EC"/>
    <w:rsid w:val="00F134D6"/>
    <w:rsid w:val="00F13F2C"/>
    <w:rsid w:val="00F14171"/>
    <w:rsid w:val="00F23AA4"/>
    <w:rsid w:val="00F42F46"/>
    <w:rsid w:val="00F45E95"/>
    <w:rsid w:val="00F73E7A"/>
    <w:rsid w:val="00F90B59"/>
    <w:rsid w:val="00FA2338"/>
    <w:rsid w:val="00FC0632"/>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ifs1\NetDrv-O\Proj-15\WRM\15-309%20LCBP%20Jewett%20Brook%20Tile%20Drain%20Study\JBT01_Q.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JBT01_1!$B$1</c:f>
              <c:strCache>
                <c:ptCount val="1"/>
                <c:pt idx="0">
                  <c:v>volts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JBT01_1!$B$2:$B$14003</c:f>
            </c:numRef>
          </c:val>
          <c:smooth val="0"/>
        </c:ser>
        <c:ser>
          <c:idx val="1"/>
          <c:order val="1"/>
          <c:tx>
            <c:strRef>
              <c:f>JBT01_1!$C$1</c:f>
              <c:strCache>
                <c:ptCount val="1"/>
                <c:pt idx="0">
                  <c:v>SU</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JBT01_1!$C$2:$C$14003</c:f>
            </c:numRef>
          </c:val>
          <c:smooth val="0"/>
        </c:ser>
        <c:ser>
          <c:idx val="2"/>
          <c:order val="2"/>
          <c:tx>
            <c:strRef>
              <c:f>JBT01_1!$D$1</c:f>
              <c:strCache>
                <c:ptCount val="1"/>
                <c:pt idx="0">
                  <c:v>m</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JBT01_1!$D$2:$D$14003</c:f>
            </c:numRef>
          </c:val>
          <c:smooth val="0"/>
        </c:ser>
        <c:ser>
          <c:idx val="3"/>
          <c:order val="3"/>
          <c:tx>
            <c:strRef>
              <c:f>JBT01_1!$E$1</c:f>
              <c:strCache>
                <c:ptCount val="1"/>
                <c:pt idx="0">
                  <c:v>Elapsed time (min)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JBT01_1!$E$2:$E$14003</c:f>
            </c:numRef>
          </c:val>
          <c:smooth val="0"/>
        </c:ser>
        <c:ser>
          <c:idx val="4"/>
          <c:order val="4"/>
          <c:tx>
            <c:strRef>
              <c:f>JBT01_1!$F$1</c:f>
              <c:strCache>
                <c:ptCount val="1"/>
                <c:pt idx="0">
                  <c:v>L/15 min</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JBT01_1!$F$2:$F$14003</c:f>
            </c:numRef>
          </c:val>
          <c:smooth val="0"/>
        </c:ser>
        <c:ser>
          <c:idx val="5"/>
          <c:order val="5"/>
          <c:tx>
            <c:strRef>
              <c:f>JBT01_1!$G$1</c:f>
              <c:strCache>
                <c:ptCount val="1"/>
                <c:pt idx="0">
                  <c:v>L/min</c:v>
                </c:pt>
              </c:strCache>
            </c:strRef>
          </c:tx>
          <c:spPr>
            <a:ln w="28575" cap="rnd">
              <a:solidFill>
                <a:schemeClr val="accent6"/>
              </a:solidFill>
              <a:round/>
            </a:ln>
            <a:effectLst/>
          </c:spPr>
          <c:marker>
            <c:symbol val="none"/>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JBT01_1!$G$2:$G$14003</c:f>
              <c:numCache>
                <c:formatCode>0.0</c:formatCode>
                <c:ptCount val="14002"/>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numCache>
            </c:numRef>
          </c:val>
          <c:smooth val="0"/>
        </c:ser>
        <c:dLbls>
          <c:showLegendKey val="0"/>
          <c:showVal val="0"/>
          <c:showCatName val="0"/>
          <c:showSerName val="0"/>
          <c:showPercent val="0"/>
          <c:showBubbleSize val="0"/>
        </c:dLbls>
        <c:smooth val="0"/>
        <c:axId val="887806472"/>
        <c:axId val="901699168"/>
      </c:lineChart>
      <c:dateAx>
        <c:axId val="887806472"/>
        <c:scaling>
          <c:orientation val="minMax"/>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01699168"/>
        <c:crosses val="autoZero"/>
        <c:auto val="1"/>
        <c:lblOffset val="100"/>
        <c:baseTimeUnit val="days"/>
      </c:dateAx>
      <c:valAx>
        <c:axId val="9016991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Flow rate (L/min)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87806472"/>
        <c:crossesAt val="42817"/>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E2D1B3-9146-48E2-B639-D54907D3A8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105</TotalTime>
  <Pages>16</Pages>
  <Words>1866</Words>
  <Characters>10642</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12484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8</cp:revision>
  <cp:lastPrinted>2016-07-06T13:24:00Z</cp:lastPrinted>
  <dcterms:created xsi:type="dcterms:W3CDTF">2017-08-16T14:48:00Z</dcterms:created>
  <dcterms:modified xsi:type="dcterms:W3CDTF">2017-08-16T16:33:00Z</dcterms:modified>
</cp:coreProperties>
</file>